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6224BE" w14:textId="14C456C9" w:rsidR="00FD23BC" w:rsidRDefault="00A40FE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B420D33" wp14:editId="7419C41D">
                <wp:simplePos x="0" y="0"/>
                <wp:positionH relativeFrom="margin">
                  <wp:posOffset>7099300</wp:posOffset>
                </wp:positionH>
                <wp:positionV relativeFrom="paragraph">
                  <wp:posOffset>3496310</wp:posOffset>
                </wp:positionV>
                <wp:extent cx="3028950" cy="762000"/>
                <wp:effectExtent l="0" t="0" r="0" b="0"/>
                <wp:wrapNone/>
                <wp:docPr id="33" name="文字方塊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6B8A00" w14:textId="5E50A51A" w:rsidR="00A40FE3" w:rsidRPr="00A40FE3" w:rsidRDefault="00A40FE3" w:rsidP="00A40FE3">
                            <w:pPr>
                              <w:spacing w:after="0" w:line="720" w:lineRule="exact"/>
                              <w:rPr>
                                <w:b/>
                                <w:bCs/>
                                <w:color w:val="00B050"/>
                                <w:sz w:val="72"/>
                                <w:szCs w:val="72"/>
                                <w:lang w:val="en-US"/>
                              </w:rPr>
                            </w:pPr>
                            <w:r w:rsidRPr="00A40FE3">
                              <w:rPr>
                                <w:b/>
                                <w:bCs/>
                                <w:color w:val="00B050"/>
                                <w:sz w:val="72"/>
                                <w:szCs w:val="72"/>
                                <w:lang w:val="en-US"/>
                              </w:rPr>
                              <w:t>Disadvantages</w:t>
                            </w:r>
                            <w:r w:rsidRPr="00A40FE3">
                              <w:rPr>
                                <w:b/>
                                <w:bCs/>
                                <w:color w:val="00B050"/>
                                <w:sz w:val="72"/>
                                <w:szCs w:val="72"/>
                                <w:lang w:val="en-U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420D33" id="_x0000_t202" coordsize="21600,21600" o:spt="202" path="m,l,21600r21600,l21600,xe">
                <v:stroke joinstyle="miter"/>
                <v:path gradientshapeok="t" o:connecttype="rect"/>
              </v:shapetype>
              <v:shape id="文字方塊 33" o:spid="_x0000_s1026" type="#_x0000_t202" style="position:absolute;margin-left:559pt;margin-top:275.3pt;width:238.5pt;height:60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" filled="f" stroked="f" strokeweight=".5pt">
                <v:textbox>
                  <w:txbxContent>
                    <w:p w14:paraId="096B8A00" w14:textId="5E50A51A" w:rsidR="00A40FE3" w:rsidRPr="00A40FE3" w:rsidRDefault="00A40FE3" w:rsidP="00A40FE3">
                      <w:pPr>
                        <w:spacing w:after="0" w:line="720" w:lineRule="exact"/>
                        <w:rPr>
                          <w:b/>
                          <w:bCs/>
                          <w:color w:val="00B050"/>
                          <w:sz w:val="72"/>
                          <w:szCs w:val="72"/>
                          <w:lang w:val="en-US"/>
                        </w:rPr>
                      </w:pPr>
                      <w:r w:rsidRPr="00A40FE3">
                        <w:rPr>
                          <w:b/>
                          <w:bCs/>
                          <w:color w:val="00B050"/>
                          <w:sz w:val="72"/>
                          <w:szCs w:val="72"/>
                          <w:lang w:val="en-US"/>
                        </w:rPr>
                        <w:t>Disadvantages</w:t>
                      </w:r>
                      <w:r w:rsidRPr="00A40FE3">
                        <w:rPr>
                          <w:b/>
                          <w:bCs/>
                          <w:color w:val="00B050"/>
                          <w:sz w:val="72"/>
                          <w:szCs w:val="72"/>
                          <w:lang w:val="en-US"/>
                        </w:rPr>
                        <w:t xml:space="preserve">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9171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C7EA83A" wp14:editId="43FFFB76">
                <wp:simplePos x="0" y="0"/>
                <wp:positionH relativeFrom="column">
                  <wp:posOffset>7130277</wp:posOffset>
                </wp:positionH>
                <wp:positionV relativeFrom="paragraph">
                  <wp:posOffset>885135</wp:posOffset>
                </wp:positionV>
                <wp:extent cx="2861945" cy="1103685"/>
                <wp:effectExtent l="0" t="0" r="0" b="127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1945" cy="11036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46D163" w14:textId="2A545E4E" w:rsidR="007D3F70" w:rsidRPr="007D3F70" w:rsidRDefault="007D3F70" w:rsidP="007D3F70">
                            <w:pPr>
                              <w:spacing w:line="320" w:lineRule="exact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D3F7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sym w:font="Wingdings" w:char="F0E8"/>
                            </w:r>
                            <w:r w:rsidRPr="007D3F7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may stay up all night to </w:t>
                            </w:r>
                            <w:proofErr w:type="spellStart"/>
                            <w:r w:rsidRPr="007D3F7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practi</w:t>
                            </w:r>
                            <w:r w:rsidR="00A454E2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s</w:t>
                            </w:r>
                            <w:r w:rsidRPr="007D3F7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</w:t>
                            </w:r>
                            <w:proofErr w:type="spellEnd"/>
                            <w:r w:rsidRPr="007D3F7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8DDBE9" w14:textId="3ECFE383" w:rsidR="007D3F70" w:rsidRPr="007D3F70" w:rsidRDefault="007D3F70" w:rsidP="007D3F70">
                            <w:pPr>
                              <w:spacing w:line="320" w:lineRule="exact"/>
                              <w:ind w:left="561" w:hangingChars="200" w:hanging="561"/>
                              <w:rPr>
                                <w:sz w:val="28"/>
                                <w:szCs w:val="28"/>
                              </w:rPr>
                            </w:pPr>
                            <w:r w:rsidRPr="007D3F70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</w:t>
                            </w:r>
                            <w:r w:rsidRPr="007D3F7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.g.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7D3F7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all e-sports players </w:t>
                            </w:r>
                            <w:proofErr w:type="spellStart"/>
                            <w:r w:rsidRPr="007D3F7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practi</w:t>
                            </w:r>
                            <w:r w:rsidR="00A454E2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s</w:t>
                            </w:r>
                            <w:r w:rsidRPr="007D3F7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</w:t>
                            </w:r>
                            <w:proofErr w:type="spellEnd"/>
                            <w:r w:rsidRPr="007D3F7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all night and </w:t>
                            </w:r>
                            <w:r w:rsidR="00791716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do not get enough sleep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7EA83A" id="_x0000_t202" coordsize="21600,21600" o:spt="202" path="m,l,21600r21600,l21600,xe">
                <v:stroke joinstyle="miter"/>
                <v:path gradientshapeok="t" o:connecttype="rect"/>
              </v:shapetype>
              <v:shape id="文字方塊 29" o:spid="_x0000_s1026" type="#_x0000_t202" style="position:absolute;margin-left:561.45pt;margin-top:69.7pt;width:225.35pt;height:86.9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" fillcolor="white [3201]" stroked="f" strokeweight=".5pt">
                <v:textbox>
                  <w:txbxContent>
                    <w:p w14:paraId="1446D163" w14:textId="2A545E4E" w:rsidR="007D3F70" w:rsidRPr="007D3F70" w:rsidRDefault="007D3F70" w:rsidP="007D3F70">
                      <w:pPr>
                        <w:spacing w:line="320" w:lineRule="exact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7D3F7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sym w:font="Wingdings" w:char="F0E8"/>
                      </w:r>
                      <w:r w:rsidRPr="007D3F7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may stay up all night to </w:t>
                      </w:r>
                      <w:proofErr w:type="spellStart"/>
                      <w:r w:rsidRPr="007D3F7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practi</w:t>
                      </w:r>
                      <w:r w:rsidR="00A454E2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s</w:t>
                      </w:r>
                      <w:r w:rsidRPr="007D3F7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e</w:t>
                      </w:r>
                      <w:proofErr w:type="spellEnd"/>
                      <w:r w:rsidRPr="007D3F7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8DDBE9" w14:textId="3ECFE383" w:rsidR="007D3F70" w:rsidRPr="007D3F70" w:rsidRDefault="007D3F70" w:rsidP="007D3F70">
                      <w:pPr>
                        <w:spacing w:line="320" w:lineRule="exact"/>
                        <w:ind w:left="561" w:hangingChars="200" w:hanging="561"/>
                        <w:rPr>
                          <w:sz w:val="28"/>
                          <w:szCs w:val="28"/>
                        </w:rPr>
                      </w:pPr>
                      <w:r w:rsidRPr="007D3F70"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/>
                        </w:rPr>
                        <w:t>e</w:t>
                      </w:r>
                      <w:r w:rsidRPr="007D3F7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.g.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7D3F7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all e-sports players </w:t>
                      </w:r>
                      <w:proofErr w:type="spellStart"/>
                      <w:r w:rsidRPr="007D3F7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practi</w:t>
                      </w:r>
                      <w:r w:rsidR="00A454E2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s</w:t>
                      </w:r>
                      <w:r w:rsidRPr="007D3F7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e</w:t>
                      </w:r>
                      <w:proofErr w:type="spellEnd"/>
                      <w:r w:rsidRPr="007D3F7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all night and </w:t>
                      </w:r>
                      <w:r w:rsidR="00791716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do not get enough sleep</w:t>
                      </w:r>
                    </w:p>
                  </w:txbxContent>
                </v:textbox>
              </v:shape>
            </w:pict>
          </mc:Fallback>
        </mc:AlternateContent>
      </w:r>
      <w:r w:rsidR="0079171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8F12BE" wp14:editId="0C8A1B3B">
                <wp:simplePos x="0" y="0"/>
                <wp:positionH relativeFrom="column">
                  <wp:posOffset>7829992</wp:posOffset>
                </wp:positionH>
                <wp:positionV relativeFrom="paragraph">
                  <wp:posOffset>177469</wp:posOffset>
                </wp:positionV>
                <wp:extent cx="2194008" cy="564515"/>
                <wp:effectExtent l="0" t="0" r="0" b="6985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008" cy="564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C60B99" w14:textId="60F6F69E" w:rsidR="007D3F70" w:rsidRPr="00791716" w:rsidRDefault="00791716" w:rsidP="007D3F70">
                            <w:pPr>
                              <w:spacing w:line="360" w:lineRule="exact"/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 w:eastAsia="zh-TW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 w:eastAsia="zh-TW"/>
                              </w:rPr>
                              <w:t>S</w:t>
                            </w:r>
                            <w:r w:rsidR="007D3F70" w:rsidRPr="00791716"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 w:eastAsia="zh-TW"/>
                              </w:rPr>
                              <w:t xml:space="preserve">tudents </w:t>
                            </w:r>
                            <w:r w:rsidRPr="00791716"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 w:eastAsia="zh-TW"/>
                              </w:rPr>
                              <w:t>become too tired</w:t>
                            </w:r>
                            <w:r w:rsidR="007D3F70" w:rsidRPr="00791716"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 w:eastAsia="zh-TW"/>
                              </w:rPr>
                              <w:t xml:space="preserve"> for school</w:t>
                            </w:r>
                            <w:r w:rsidRPr="00791716"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 w:eastAsia="zh-TW"/>
                              </w:rPr>
                              <w:t xml:space="preserve"> lessons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F12BE" id="文字方塊 2" o:spid="_x0000_s1027" type="#_x0000_t202" style="position:absolute;margin-left:616.55pt;margin-top:13.95pt;width:172.75pt;height:4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" fillcolor="white [3201]" stroked="f" strokeweight=".5pt">
                <v:textbox>
                  <w:txbxContent>
                    <w:p w14:paraId="5FC60B99" w14:textId="60F6F69E" w:rsidR="007D3F70" w:rsidRPr="00791716" w:rsidRDefault="00791716" w:rsidP="007D3F70">
                      <w:pPr>
                        <w:spacing w:line="360" w:lineRule="exact"/>
                        <w:rPr>
                          <w:rFonts w:hint="eastAsia"/>
                          <w:b/>
                          <w:bCs/>
                          <w:color w:val="00B050"/>
                          <w:sz w:val="36"/>
                          <w:szCs w:val="36"/>
                          <w:lang w:val="en-US" w:eastAsia="zh-TW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 w:eastAsia="zh-TW"/>
                        </w:rPr>
                        <w:t>S</w:t>
                      </w:r>
                      <w:r w:rsidR="007D3F70" w:rsidRPr="00791716"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 w:eastAsia="zh-TW"/>
                        </w:rPr>
                        <w:t xml:space="preserve">tudents </w:t>
                      </w:r>
                      <w:r w:rsidRPr="00791716"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 w:eastAsia="zh-TW"/>
                        </w:rPr>
                        <w:t>become too tired</w:t>
                      </w:r>
                      <w:r w:rsidR="007D3F70" w:rsidRPr="00791716"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 w:eastAsia="zh-TW"/>
                        </w:rPr>
                        <w:t xml:space="preserve"> for school</w:t>
                      </w:r>
                      <w:r w:rsidRPr="00791716"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 w:eastAsia="zh-TW"/>
                        </w:rPr>
                        <w:t xml:space="preserve"> lessons</w:t>
                      </w:r>
                    </w:p>
                  </w:txbxContent>
                </v:textbox>
              </v:shape>
            </w:pict>
          </mc:Fallback>
        </mc:AlternateContent>
      </w:r>
      <w:r w:rsidR="007D3F7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94BBD13" wp14:editId="69A9FC51">
                <wp:simplePos x="0" y="0"/>
                <wp:positionH relativeFrom="column">
                  <wp:posOffset>3520385</wp:posOffset>
                </wp:positionH>
                <wp:positionV relativeFrom="paragraph">
                  <wp:posOffset>5830846</wp:posOffset>
                </wp:positionV>
                <wp:extent cx="3057525" cy="1254953"/>
                <wp:effectExtent l="0" t="0" r="9525" b="2540"/>
                <wp:wrapNone/>
                <wp:docPr id="88" name="文字方塊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12549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FA5690" w14:textId="7B4B1BC7" w:rsidR="00A346D3" w:rsidRPr="00A917CD" w:rsidRDefault="00A346D3" w:rsidP="00A346D3">
                            <w:pPr>
                              <w:spacing w:after="0" w:line="320" w:lineRule="exact"/>
                              <w:ind w:leftChars="50" w:left="631" w:hangingChars="200" w:hanging="521"/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2A4B0A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sym w:font="Wingdings" w:char="F0E8"/>
                            </w:r>
                            <w:r w:rsidRPr="002A4B0A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 </w:t>
                            </w:r>
                            <w:r w:rsidR="0038780A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A917CD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7D3F70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do not want students to play as </w:t>
                            </w:r>
                            <w:r w:rsidR="00A917CD" w:rsidRPr="00A917CD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not everyone </w:t>
                            </w:r>
                            <w:r w:rsidR="00A454E2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is</w:t>
                            </w:r>
                            <w:r w:rsidR="0038780A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good at competitive gaming</w:t>
                            </w:r>
                          </w:p>
                          <w:p w14:paraId="6AC5B18F" w14:textId="77777777" w:rsidR="000B07E3" w:rsidRPr="00A917CD" w:rsidRDefault="000B07E3" w:rsidP="000B07E3">
                            <w:pPr>
                              <w:spacing w:after="0" w:line="180" w:lineRule="exact"/>
                              <w:ind w:leftChars="50" w:left="631" w:hangingChars="200" w:hanging="521"/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14:paraId="7D7692E5" w14:textId="3E6E201C" w:rsidR="009435C9" w:rsidRPr="00A917CD" w:rsidRDefault="00C84E74" w:rsidP="002A4B0A">
                            <w:pPr>
                              <w:spacing w:after="0" w:line="320" w:lineRule="exact"/>
                              <w:ind w:left="521" w:hangingChars="200" w:hanging="521"/>
                              <w:rPr>
                                <w:sz w:val="26"/>
                                <w:szCs w:val="26"/>
                              </w:rPr>
                            </w:pPr>
                            <w:r w:rsidRPr="00A917CD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e.g.  </w:t>
                            </w:r>
                            <w:r w:rsidR="0038780A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apart from few top players, many still </w:t>
                            </w:r>
                            <w:r w:rsidR="00A454E2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make low </w:t>
                            </w:r>
                            <w:r w:rsidR="0038780A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income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BBD13" id="文字方塊 88" o:spid="_x0000_s1028" type="#_x0000_t202" style="position:absolute;margin-left:277.2pt;margin-top:459.1pt;width:240.75pt;height:98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" fillcolor="white [3201]" stroked="f" strokeweight=".5pt">
                <v:textbox>
                  <w:txbxContent>
                    <w:p w14:paraId="6BFA5690" w14:textId="7B4B1BC7" w:rsidR="00A346D3" w:rsidRPr="00A917CD" w:rsidRDefault="00A346D3" w:rsidP="00A346D3">
                      <w:pPr>
                        <w:spacing w:after="0" w:line="320" w:lineRule="exact"/>
                        <w:ind w:leftChars="50" w:left="631" w:hangingChars="200" w:hanging="521"/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  <w:r w:rsidRPr="002A4B0A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sym w:font="Wingdings" w:char="F0E8"/>
                      </w:r>
                      <w:r w:rsidRPr="002A4B0A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 </w:t>
                      </w:r>
                      <w:r w:rsidR="0038780A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A917CD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7D3F70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do not want students to play as </w:t>
                      </w:r>
                      <w:r w:rsidR="00A917CD" w:rsidRPr="00A917CD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not everyone </w:t>
                      </w:r>
                      <w:r w:rsidR="00A454E2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>is</w:t>
                      </w:r>
                      <w:r w:rsidR="0038780A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good at competitive gaming</w:t>
                      </w:r>
                    </w:p>
                    <w:p w14:paraId="6AC5B18F" w14:textId="77777777" w:rsidR="000B07E3" w:rsidRPr="00A917CD" w:rsidRDefault="000B07E3" w:rsidP="000B07E3">
                      <w:pPr>
                        <w:spacing w:after="0" w:line="180" w:lineRule="exact"/>
                        <w:ind w:leftChars="50" w:left="631" w:hangingChars="200" w:hanging="521"/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</w:p>
                    <w:p w14:paraId="7D7692E5" w14:textId="3E6E201C" w:rsidR="009435C9" w:rsidRPr="00A917CD" w:rsidRDefault="00C84E74" w:rsidP="002A4B0A">
                      <w:pPr>
                        <w:spacing w:after="0" w:line="320" w:lineRule="exact"/>
                        <w:ind w:left="521" w:hangingChars="200" w:hanging="521"/>
                        <w:rPr>
                          <w:sz w:val="26"/>
                          <w:szCs w:val="26"/>
                        </w:rPr>
                      </w:pPr>
                      <w:r w:rsidRPr="00A917CD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e.g.  </w:t>
                      </w:r>
                      <w:r w:rsidR="0038780A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apart from few top players, many still </w:t>
                      </w:r>
                      <w:r w:rsidR="00A454E2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make low </w:t>
                      </w:r>
                      <w:r w:rsidR="0038780A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>income</w:t>
                      </w:r>
                    </w:p>
                  </w:txbxContent>
                </v:textbox>
              </v:shape>
            </w:pict>
          </mc:Fallback>
        </mc:AlternateContent>
      </w:r>
      <w:r w:rsidR="00622FA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57F542" wp14:editId="2F69A0CE">
                <wp:simplePos x="0" y="0"/>
                <wp:positionH relativeFrom="column">
                  <wp:posOffset>874395</wp:posOffset>
                </wp:positionH>
                <wp:positionV relativeFrom="paragraph">
                  <wp:posOffset>200660</wp:posOffset>
                </wp:positionV>
                <wp:extent cx="2057400" cy="581025"/>
                <wp:effectExtent l="0" t="0" r="0" b="9525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2C756E" w14:textId="76087331" w:rsidR="00210C27" w:rsidRPr="00617976" w:rsidRDefault="00BB7080" w:rsidP="00291908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 xml:space="preserve">Neglect </w:t>
                            </w:r>
                            <w:r w:rsidR="00AF11F4"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>choolwork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57F542" id="文字方塊 18" o:spid="_x0000_s1029" type="#_x0000_t202" style="position:absolute;margin-left:68.85pt;margin-top:15.8pt;width:162pt;height:45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" fillcolor="white [3201]" stroked="f" strokeweight=".5pt">
                <v:textbox>
                  <w:txbxContent>
                    <w:p w14:paraId="6C2C756E" w14:textId="76087331" w:rsidR="00210C27" w:rsidRPr="00617976" w:rsidRDefault="00BB7080" w:rsidP="00291908">
                      <w:pPr>
                        <w:spacing w:after="0" w:line="360" w:lineRule="exact"/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 xml:space="preserve">Neglect </w:t>
                      </w:r>
                      <w:r w:rsidR="00AF11F4"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>S</w:t>
                      </w:r>
                      <w:r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>choolwork</w:t>
                      </w:r>
                    </w:p>
                  </w:txbxContent>
                </v:textbox>
              </v:shape>
            </w:pict>
          </mc:Fallback>
        </mc:AlternateContent>
      </w:r>
      <w:r w:rsidR="00A917C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1DDF52" wp14:editId="5AA6A3A6">
                <wp:simplePos x="0" y="0"/>
                <wp:positionH relativeFrom="column">
                  <wp:posOffset>4286250</wp:posOffset>
                </wp:positionH>
                <wp:positionV relativeFrom="paragraph">
                  <wp:posOffset>5124450</wp:posOffset>
                </wp:positionV>
                <wp:extent cx="2283460" cy="771525"/>
                <wp:effectExtent l="0" t="0" r="2540" b="9525"/>
                <wp:wrapNone/>
                <wp:docPr id="85" name="文字方塊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3460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36BAD4" w14:textId="11773EAE" w:rsidR="00E9360F" w:rsidRPr="00617976" w:rsidRDefault="00A917CD" w:rsidP="009435C9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7D3F70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  <w:lang w:val="en-US"/>
                              </w:rPr>
                              <w:t xml:space="preserve">Parents </w:t>
                            </w:r>
                            <w:r w:rsidR="007D3F70" w:rsidRPr="007D3F70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  <w:lang w:val="en-US"/>
                              </w:rPr>
                              <w:t xml:space="preserve">may </w:t>
                            </w:r>
                            <w:r w:rsidR="00A454E2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  <w:lang w:val="en-US"/>
                              </w:rPr>
                              <w:t>disagree</w:t>
                            </w:r>
                            <w:r w:rsidR="007D3F70" w:rsidRPr="007D3F70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  <w:lang w:val="en-US"/>
                              </w:rPr>
                              <w:t xml:space="preserve"> as they </w:t>
                            </w:r>
                            <w:r w:rsidRPr="007D3F70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  <w:lang w:val="en-US"/>
                              </w:rPr>
                              <w:t>think e-sports is not a safe career choice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DDF52" id="文字方塊 85" o:spid="_x0000_s1030" type="#_x0000_t202" style="position:absolute;margin-left:337.5pt;margin-top:403.5pt;width:179.8pt;height:60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" fillcolor="white [3201]" stroked="f" strokeweight=".5pt">
                <v:textbox>
                  <w:txbxContent>
                    <w:p w14:paraId="3C36BAD4" w14:textId="11773EAE" w:rsidR="00E9360F" w:rsidRPr="00617976" w:rsidRDefault="00A917CD" w:rsidP="009435C9">
                      <w:pPr>
                        <w:spacing w:after="0" w:line="360" w:lineRule="exact"/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</w:pPr>
                      <w:r w:rsidRPr="007D3F70">
                        <w:rPr>
                          <w:b/>
                          <w:bCs/>
                          <w:color w:val="00B050"/>
                          <w:sz w:val="32"/>
                          <w:szCs w:val="32"/>
                          <w:lang w:val="en-US"/>
                        </w:rPr>
                        <w:t xml:space="preserve">Parents </w:t>
                      </w:r>
                      <w:r w:rsidR="007D3F70" w:rsidRPr="007D3F70">
                        <w:rPr>
                          <w:b/>
                          <w:bCs/>
                          <w:color w:val="00B050"/>
                          <w:sz w:val="32"/>
                          <w:szCs w:val="32"/>
                          <w:lang w:val="en-US"/>
                        </w:rPr>
                        <w:t xml:space="preserve">may </w:t>
                      </w:r>
                      <w:r w:rsidR="00A454E2">
                        <w:rPr>
                          <w:b/>
                          <w:bCs/>
                          <w:color w:val="00B050"/>
                          <w:sz w:val="32"/>
                          <w:szCs w:val="32"/>
                          <w:lang w:val="en-US"/>
                        </w:rPr>
                        <w:t>disagree</w:t>
                      </w:r>
                      <w:r w:rsidR="007D3F70" w:rsidRPr="007D3F70">
                        <w:rPr>
                          <w:b/>
                          <w:bCs/>
                          <w:color w:val="00B050"/>
                          <w:sz w:val="32"/>
                          <w:szCs w:val="32"/>
                          <w:lang w:val="en-US"/>
                        </w:rPr>
                        <w:t xml:space="preserve"> as they </w:t>
                      </w:r>
                      <w:r w:rsidRPr="007D3F70">
                        <w:rPr>
                          <w:b/>
                          <w:bCs/>
                          <w:color w:val="00B050"/>
                          <w:sz w:val="32"/>
                          <w:szCs w:val="32"/>
                          <w:lang w:val="en-US"/>
                        </w:rPr>
                        <w:t>think e-sports is not a safe career choice</w:t>
                      </w:r>
                    </w:p>
                  </w:txbxContent>
                </v:textbox>
              </v:shape>
            </w:pict>
          </mc:Fallback>
        </mc:AlternateContent>
      </w:r>
      <w:r w:rsidR="00BC37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3ABC546" wp14:editId="095582C4">
                <wp:simplePos x="0" y="0"/>
                <wp:positionH relativeFrom="margin">
                  <wp:align>left</wp:align>
                </wp:positionH>
                <wp:positionV relativeFrom="paragraph">
                  <wp:posOffset>5820410</wp:posOffset>
                </wp:positionV>
                <wp:extent cx="3038475" cy="1352550"/>
                <wp:effectExtent l="0" t="0" r="9525" b="0"/>
                <wp:wrapNone/>
                <wp:docPr id="87" name="文字方塊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F8D7B1" w14:textId="29899D4D" w:rsidR="009435C9" w:rsidRPr="00BC3736" w:rsidRDefault="009435C9" w:rsidP="00BC3736">
                            <w:pPr>
                              <w:spacing w:after="0" w:line="280" w:lineRule="exact"/>
                              <w:ind w:left="641" w:hangingChars="200" w:hanging="641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sym w:font="Wingdings" w:char="F0E8"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 </w:t>
                            </w:r>
                            <w:r w:rsidR="00BC3736" w:rsidRPr="00BC3736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B8356A" w:rsidRPr="00BC3736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need a lot of computers and </w:t>
                            </w:r>
                            <w:r w:rsidR="00BC3736" w:rsidRPr="00BC3736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professional equipment</w:t>
                            </w:r>
                          </w:p>
                          <w:p w14:paraId="13D8C7EF" w14:textId="77777777" w:rsidR="00C84E74" w:rsidRPr="00BC3736" w:rsidRDefault="00C84E74" w:rsidP="00BC3736">
                            <w:pPr>
                              <w:spacing w:after="0" w:line="280" w:lineRule="exact"/>
                              <w:ind w:left="420" w:hangingChars="150" w:hanging="420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3D65F268" w14:textId="71298C65" w:rsidR="00A346D3" w:rsidRPr="00BC3736" w:rsidRDefault="00A346D3" w:rsidP="00BC3736">
                            <w:pPr>
                              <w:spacing w:after="0" w:line="280" w:lineRule="exact"/>
                              <w:ind w:left="561" w:hangingChars="200" w:hanging="561"/>
                              <w:rPr>
                                <w:sz w:val="28"/>
                                <w:szCs w:val="28"/>
                              </w:rPr>
                            </w:pPr>
                            <w:r w:rsidRPr="00BC3736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</w:t>
                            </w:r>
                            <w:r w:rsidRPr="00BC3736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.g. </w:t>
                            </w:r>
                            <w:r w:rsidR="00C84E74" w:rsidRPr="00BC3736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BC3736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gaming PC, </w:t>
                            </w:r>
                            <w:r w:rsidR="00BC3736" w:rsidRPr="00BC3736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headsets, LED monitors, professional microphones &amp; webcams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ABC546" id="_x0000_t202" coordsize="21600,21600" o:spt="202" path="m,l,21600r21600,l21600,xe">
                <v:stroke joinstyle="miter"/>
                <v:path gradientshapeok="t" o:connecttype="rect"/>
              </v:shapetype>
              <v:shape id="文字方塊 87" o:spid="_x0000_s1031" type="#_x0000_t202" style="position:absolute;margin-left:0;margin-top:458.3pt;width:239.25pt;height:106.5pt;z-index:2517063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" fillcolor="white [3201]" stroked="f" strokeweight=".5pt">
                <v:textbox>
                  <w:txbxContent>
                    <w:p w14:paraId="6AF8D7B1" w14:textId="29899D4D" w:rsidR="009435C9" w:rsidRPr="00BC3736" w:rsidRDefault="009435C9" w:rsidP="00BC3736">
                      <w:pPr>
                        <w:spacing w:after="0" w:line="280" w:lineRule="exact"/>
                        <w:ind w:left="641" w:hangingChars="200" w:hanging="641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sym w:font="Wingdings" w:char="F0E8"/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 </w:t>
                      </w:r>
                      <w:r w:rsidR="00BC3736" w:rsidRPr="00BC3736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B8356A" w:rsidRPr="00BC3736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need a lot of computers and </w:t>
                      </w:r>
                      <w:r w:rsidR="00BC3736" w:rsidRPr="00BC3736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professional equipment</w:t>
                      </w:r>
                    </w:p>
                    <w:p w14:paraId="13D8C7EF" w14:textId="77777777" w:rsidR="00C84E74" w:rsidRPr="00BC3736" w:rsidRDefault="00C84E74" w:rsidP="00BC3736">
                      <w:pPr>
                        <w:spacing w:after="0" w:line="280" w:lineRule="exact"/>
                        <w:ind w:left="420" w:hangingChars="150" w:hanging="420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3D65F268" w14:textId="71298C65" w:rsidR="00A346D3" w:rsidRPr="00BC3736" w:rsidRDefault="00A346D3" w:rsidP="00BC3736">
                      <w:pPr>
                        <w:spacing w:after="0" w:line="280" w:lineRule="exact"/>
                        <w:ind w:left="561" w:hangingChars="200" w:hanging="561"/>
                        <w:rPr>
                          <w:sz w:val="28"/>
                          <w:szCs w:val="28"/>
                        </w:rPr>
                      </w:pPr>
                      <w:r w:rsidRPr="00BC3736"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/>
                        </w:rPr>
                        <w:t>e</w:t>
                      </w:r>
                      <w:r w:rsidRPr="00BC3736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.g. </w:t>
                      </w:r>
                      <w:r w:rsidR="00C84E74" w:rsidRPr="00BC3736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BC3736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gaming PC, </w:t>
                      </w:r>
                      <w:r w:rsidR="00BC3736" w:rsidRPr="00BC3736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headsets, LED monitors, professional microphones &amp; webcams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C37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69BECBF" wp14:editId="22BAED0C">
                <wp:simplePos x="0" y="0"/>
                <wp:positionH relativeFrom="column">
                  <wp:posOffset>4378960</wp:posOffset>
                </wp:positionH>
                <wp:positionV relativeFrom="paragraph">
                  <wp:posOffset>2810511</wp:posOffset>
                </wp:positionV>
                <wp:extent cx="2066925" cy="400050"/>
                <wp:effectExtent l="0" t="0" r="0" b="0"/>
                <wp:wrapNone/>
                <wp:docPr id="63" name="文字方塊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96B509" w14:textId="15136D8D" w:rsidR="00291908" w:rsidRPr="00617976" w:rsidRDefault="00B230B0" w:rsidP="00291908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 xml:space="preserve">Affect </w:t>
                            </w:r>
                            <w:r w:rsidR="00CD5EEA"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 xml:space="preserve">ye health </w:t>
                            </w:r>
                            <w:r w:rsidR="00291908" w:rsidRPr="00617976"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BECBF" id="文字方塊 63" o:spid="_x0000_s1032" type="#_x0000_t202" style="position:absolute;margin-left:344.8pt;margin-top:221.3pt;width:162.75pt;height:31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" filled="f" stroked="f" strokeweight=".5pt">
                <v:textbox>
                  <w:txbxContent>
                    <w:p w14:paraId="6C96B509" w14:textId="15136D8D" w:rsidR="00291908" w:rsidRPr="00617976" w:rsidRDefault="00B230B0" w:rsidP="00291908">
                      <w:pPr>
                        <w:spacing w:after="0" w:line="360" w:lineRule="exact"/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 xml:space="preserve">Affect </w:t>
                      </w:r>
                      <w:r w:rsidR="00CD5EEA"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>E</w:t>
                      </w:r>
                      <w:r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 xml:space="preserve">ye health </w:t>
                      </w:r>
                      <w:r w:rsidR="00291908" w:rsidRPr="00617976"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C37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C8AF716" wp14:editId="7DE3BC94">
                <wp:simplePos x="0" y="0"/>
                <wp:positionH relativeFrom="column">
                  <wp:posOffset>815975</wp:posOffset>
                </wp:positionH>
                <wp:positionV relativeFrom="paragraph">
                  <wp:posOffset>5191760</wp:posOffset>
                </wp:positionV>
                <wp:extent cx="2115185" cy="581025"/>
                <wp:effectExtent l="0" t="0" r="0" b="9525"/>
                <wp:wrapNone/>
                <wp:docPr id="84" name="文字方塊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518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563345" w14:textId="3239407D" w:rsidR="00E9360F" w:rsidRPr="00617976" w:rsidRDefault="00B8356A" w:rsidP="00E9360F">
                            <w:pPr>
                              <w:spacing w:line="360" w:lineRule="exact"/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>Expensive to organize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AF716" id="文字方塊 84" o:spid="_x0000_s1033" type="#_x0000_t202" style="position:absolute;margin-left:64.25pt;margin-top:408.8pt;width:166.55pt;height:45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" fillcolor="white [3201]" stroked="f" strokeweight=".5pt">
                <v:textbox>
                  <w:txbxContent>
                    <w:p w14:paraId="15563345" w14:textId="3239407D" w:rsidR="00E9360F" w:rsidRPr="00617976" w:rsidRDefault="00B8356A" w:rsidP="00E9360F">
                      <w:pPr>
                        <w:spacing w:line="360" w:lineRule="exact"/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>Expensive to organize</w:t>
                      </w:r>
                    </w:p>
                  </w:txbxContent>
                </v:textbox>
              </v:shape>
            </w:pict>
          </mc:Fallback>
        </mc:AlternateContent>
      </w:r>
      <w:r w:rsidR="00B8356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86AEDD" wp14:editId="774831EA">
                <wp:simplePos x="0" y="0"/>
                <wp:positionH relativeFrom="column">
                  <wp:posOffset>3521710</wp:posOffset>
                </wp:positionH>
                <wp:positionV relativeFrom="paragraph">
                  <wp:posOffset>781685</wp:posOffset>
                </wp:positionV>
                <wp:extent cx="3028950" cy="1266825"/>
                <wp:effectExtent l="0" t="0" r="0" b="9525"/>
                <wp:wrapNone/>
                <wp:docPr id="58" name="文字方塊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1266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A19605" w14:textId="5B7A340C" w:rsidR="00FB422F" w:rsidRPr="00566074" w:rsidRDefault="00FB422F" w:rsidP="00A346D3">
                            <w:pPr>
                              <w:spacing w:after="0" w:line="320" w:lineRule="exact"/>
                              <w:ind w:leftChars="50" w:left="751" w:hangingChars="200" w:hanging="641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sym w:font="Wingdings" w:char="F0E8"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566074"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291908" w:rsidRPr="00566074">
                              <w:rPr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566074" w:rsidRPr="005660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video games affect the brain the same way </w:t>
                            </w:r>
                            <w:proofErr w:type="gramStart"/>
                            <w:r w:rsidR="00566074" w:rsidRPr="005660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like</w:t>
                            </w:r>
                            <w:proofErr w:type="gramEnd"/>
                            <w:r w:rsidR="00566074" w:rsidRPr="005660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drugs</w:t>
                            </w:r>
                          </w:p>
                          <w:p w14:paraId="1C4674E8" w14:textId="77777777" w:rsidR="00C84E74" w:rsidRPr="00566074" w:rsidRDefault="00C84E74" w:rsidP="00955FA7">
                            <w:pPr>
                              <w:spacing w:after="0" w:line="200" w:lineRule="exact"/>
                              <w:ind w:leftChars="50" w:left="671" w:hangingChars="200" w:hanging="561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9BB7B93" w14:textId="078ABD26" w:rsidR="00FB422F" w:rsidRPr="00566074" w:rsidRDefault="00C84E74" w:rsidP="00C84E74">
                            <w:pPr>
                              <w:spacing w:after="0" w:line="320" w:lineRule="exact"/>
                              <w:ind w:left="701" w:hangingChars="250" w:hanging="701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66074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</w:t>
                            </w:r>
                            <w:r w:rsidRPr="005660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.g.   </w:t>
                            </w:r>
                            <w:r w:rsidR="00566074" w:rsidRPr="005660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research has shown too much video gaming can become addictive</w:t>
                            </w:r>
                          </w:p>
                          <w:p w14:paraId="37702BF9" w14:textId="6553AF85" w:rsidR="00FB422F" w:rsidRDefault="00FB422F" w:rsidP="00FB422F">
                            <w:pPr>
                              <w:ind w:left="480" w:hangingChars="150" w:hanging="480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568166C5" w14:textId="0E09601A" w:rsidR="00FB422F" w:rsidRDefault="00FB422F" w:rsidP="00CD5EEA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2F43CE86" w14:textId="77777777" w:rsidR="00FB422F" w:rsidRDefault="00FB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6AEDD" id="文字方塊 58" o:spid="_x0000_s1034" type="#_x0000_t202" style="position:absolute;margin-left:277.3pt;margin-top:61.55pt;width:238.5pt;height:99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" fillcolor="white [3201]" stroked="f" strokeweight=".5pt">
                <v:textbox>
                  <w:txbxContent>
                    <w:p w14:paraId="2EA19605" w14:textId="5B7A340C" w:rsidR="00FB422F" w:rsidRPr="00566074" w:rsidRDefault="00FB422F" w:rsidP="00A346D3">
                      <w:pPr>
                        <w:spacing w:after="0" w:line="320" w:lineRule="exact"/>
                        <w:ind w:leftChars="50" w:left="751" w:hangingChars="200" w:hanging="641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sym w:font="Wingdings" w:char="F0E8"/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566074"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291908" w:rsidRPr="00566074">
                        <w:rPr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566074" w:rsidRPr="005660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video games affect the brain the same way like drugs</w:t>
                      </w:r>
                    </w:p>
                    <w:p w14:paraId="1C4674E8" w14:textId="77777777" w:rsidR="00C84E74" w:rsidRPr="00566074" w:rsidRDefault="00C84E74" w:rsidP="00955FA7">
                      <w:pPr>
                        <w:spacing w:after="0" w:line="200" w:lineRule="exact"/>
                        <w:ind w:leftChars="50" w:left="671" w:hangingChars="200" w:hanging="561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69BB7B93" w14:textId="078ABD26" w:rsidR="00FB422F" w:rsidRPr="00566074" w:rsidRDefault="00C84E74" w:rsidP="00C84E74">
                      <w:pPr>
                        <w:spacing w:after="0" w:line="320" w:lineRule="exact"/>
                        <w:ind w:left="701" w:hangingChars="250" w:hanging="701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566074"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/>
                        </w:rPr>
                        <w:t>e</w:t>
                      </w:r>
                      <w:r w:rsidRPr="005660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.g.   </w:t>
                      </w:r>
                      <w:r w:rsidR="00566074" w:rsidRPr="005660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research has shown too much video gaming can become addictive</w:t>
                      </w:r>
                    </w:p>
                    <w:p w14:paraId="37702BF9" w14:textId="6553AF85" w:rsidR="00FB422F" w:rsidRDefault="00FB422F" w:rsidP="00FB422F">
                      <w:pPr>
                        <w:ind w:left="480" w:hangingChars="150" w:hanging="480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</w:p>
                    <w:p w14:paraId="568166C5" w14:textId="0E09601A" w:rsidR="00FB422F" w:rsidRDefault="00FB422F" w:rsidP="00CD5EEA">
                      <w:pP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</w:p>
                    <w:p w14:paraId="2F43CE86" w14:textId="77777777" w:rsidR="00FB422F" w:rsidRDefault="00FB422F"/>
                  </w:txbxContent>
                </v:textbox>
              </v:shape>
            </w:pict>
          </mc:Fallback>
        </mc:AlternateContent>
      </w:r>
      <w:r w:rsidR="00B230B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783E66F" wp14:editId="0E2A13AE">
                <wp:simplePos x="0" y="0"/>
                <wp:positionH relativeFrom="column">
                  <wp:posOffset>3559810</wp:posOffset>
                </wp:positionH>
                <wp:positionV relativeFrom="paragraph">
                  <wp:posOffset>3448685</wp:posOffset>
                </wp:positionV>
                <wp:extent cx="3009900" cy="1162050"/>
                <wp:effectExtent l="0" t="0" r="0" b="0"/>
                <wp:wrapNone/>
                <wp:docPr id="62" name="文字方塊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1162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003863" w14:textId="7D6DDB1A" w:rsidR="00291908" w:rsidRPr="00B230B0" w:rsidRDefault="00E9360F" w:rsidP="00A346D3">
                            <w:pPr>
                              <w:spacing w:after="0" w:line="-320" w:lineRule="auto"/>
                              <w:ind w:left="480" w:hangingChars="150" w:hanging="480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sym w:font="Wingdings" w:char="F0E8"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Pr="00B230B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B230B0" w:rsidRPr="00B230B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too much video gaming could strain your eyesight </w:t>
                            </w:r>
                          </w:p>
                          <w:p w14:paraId="59CD50E2" w14:textId="77777777" w:rsidR="00C84E74" w:rsidRPr="00B230B0" w:rsidRDefault="00C84E74" w:rsidP="00C84E74">
                            <w:pPr>
                              <w:spacing w:after="0" w:line="240" w:lineRule="exact"/>
                              <w:ind w:left="420" w:hangingChars="150" w:hanging="4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28892D8" w14:textId="36A211EA" w:rsidR="00A346D3" w:rsidRPr="00B230B0" w:rsidRDefault="00A346D3" w:rsidP="00C84E74">
                            <w:pPr>
                              <w:spacing w:after="0" w:line="-320" w:lineRule="auto"/>
                              <w:ind w:left="561" w:hangingChars="200" w:hanging="561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230B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e.g. </w:t>
                            </w:r>
                            <w:r w:rsidR="00C84E74" w:rsidRPr="00B230B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230B0" w:rsidRPr="00B230B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eye discomfort</w:t>
                            </w:r>
                            <w:r w:rsidR="00CD5EE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, dry eyes,</w:t>
                            </w:r>
                            <w:r w:rsidR="00B230B0" w:rsidRPr="00B230B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or focusing problems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3E66F" id="文字方塊 62" o:spid="_x0000_s1035" type="#_x0000_t202" style="position:absolute;margin-left:280.3pt;margin-top:271.55pt;width:237pt;height:91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" fillcolor="white [3201]" stroked="f" strokeweight=".5pt">
                <v:textbox>
                  <w:txbxContent>
                    <w:p w14:paraId="07003863" w14:textId="7D6DDB1A" w:rsidR="00291908" w:rsidRPr="00B230B0" w:rsidRDefault="00E9360F" w:rsidP="00A346D3">
                      <w:pPr>
                        <w:spacing w:after="0" w:line="-320" w:lineRule="auto"/>
                        <w:ind w:left="480" w:hangingChars="150" w:hanging="480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sym w:font="Wingdings" w:char="F0E8"/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Pr="00B230B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B230B0" w:rsidRPr="00B230B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too much video gaming could strain your eyesight </w:t>
                      </w:r>
                    </w:p>
                    <w:p w14:paraId="59CD50E2" w14:textId="77777777" w:rsidR="00C84E74" w:rsidRPr="00B230B0" w:rsidRDefault="00C84E74" w:rsidP="00C84E74">
                      <w:pPr>
                        <w:spacing w:after="0" w:line="240" w:lineRule="exact"/>
                        <w:ind w:left="420" w:hangingChars="150" w:hanging="420"/>
                        <w:rPr>
                          <w:sz w:val="28"/>
                          <w:szCs w:val="28"/>
                        </w:rPr>
                      </w:pPr>
                    </w:p>
                    <w:p w14:paraId="128892D8" w14:textId="36A211EA" w:rsidR="00A346D3" w:rsidRPr="00B230B0" w:rsidRDefault="00A346D3" w:rsidP="00C84E74">
                      <w:pPr>
                        <w:spacing w:after="0" w:line="-320" w:lineRule="auto"/>
                        <w:ind w:left="561" w:hangingChars="200" w:hanging="561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B230B0">
                        <w:rPr>
                          <w:b/>
                          <w:bCs/>
                          <w:sz w:val="28"/>
                          <w:szCs w:val="28"/>
                        </w:rPr>
                        <w:t xml:space="preserve">e.g. </w:t>
                      </w:r>
                      <w:r w:rsidR="00C84E74" w:rsidRPr="00B230B0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B230B0" w:rsidRPr="00B230B0">
                        <w:rPr>
                          <w:b/>
                          <w:bCs/>
                          <w:sz w:val="28"/>
                          <w:szCs w:val="28"/>
                        </w:rPr>
                        <w:t>eye discomfort</w:t>
                      </w:r>
                      <w:r w:rsidR="00CD5EEA">
                        <w:rPr>
                          <w:b/>
                          <w:bCs/>
                          <w:sz w:val="28"/>
                          <w:szCs w:val="28"/>
                        </w:rPr>
                        <w:t>, dry eyes,</w:t>
                      </w:r>
                      <w:r w:rsidR="00B230B0" w:rsidRPr="00B230B0">
                        <w:rPr>
                          <w:b/>
                          <w:bCs/>
                          <w:sz w:val="28"/>
                          <w:szCs w:val="28"/>
                        </w:rPr>
                        <w:t xml:space="preserve"> or focusing problems</w:t>
                      </w:r>
                    </w:p>
                  </w:txbxContent>
                </v:textbox>
              </v:shape>
            </w:pict>
          </mc:Fallback>
        </mc:AlternateContent>
      </w:r>
      <w:r w:rsidR="00AF11F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081AA11" wp14:editId="2AED1278">
                <wp:simplePos x="0" y="0"/>
                <wp:positionH relativeFrom="column">
                  <wp:posOffset>4378960</wp:posOffset>
                </wp:positionH>
                <wp:positionV relativeFrom="paragraph">
                  <wp:posOffset>114935</wp:posOffset>
                </wp:positionV>
                <wp:extent cx="2096135" cy="542925"/>
                <wp:effectExtent l="0" t="0" r="0" b="9525"/>
                <wp:wrapNone/>
                <wp:docPr id="57" name="文字方塊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613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19AFFB" w14:textId="77777777" w:rsidR="00AF11F4" w:rsidRDefault="00AF11F4" w:rsidP="00A346D3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 xml:space="preserve">Become Addicted </w:t>
                            </w:r>
                          </w:p>
                          <w:p w14:paraId="57A0341D" w14:textId="09C0E769" w:rsidR="00FB422F" w:rsidRPr="00617976" w:rsidRDefault="00AF11F4" w:rsidP="00A346D3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>to Video Gaming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1AA11" id="文字方塊 57" o:spid="_x0000_s1036" type="#_x0000_t202" style="position:absolute;margin-left:344.8pt;margin-top:9.05pt;width:165.05pt;height:42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" fillcolor="white [3201]" stroked="f" strokeweight=".5pt">
                <v:textbox>
                  <w:txbxContent>
                    <w:p w14:paraId="6519AFFB" w14:textId="77777777" w:rsidR="00AF11F4" w:rsidRDefault="00AF11F4" w:rsidP="00A346D3">
                      <w:pPr>
                        <w:spacing w:after="0" w:line="360" w:lineRule="exact"/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 xml:space="preserve">Become Addicted </w:t>
                      </w:r>
                    </w:p>
                    <w:p w14:paraId="57A0341D" w14:textId="09C0E769" w:rsidR="00FB422F" w:rsidRPr="00617976" w:rsidRDefault="00AF11F4" w:rsidP="00A346D3">
                      <w:pPr>
                        <w:spacing w:after="0" w:line="360" w:lineRule="exact"/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>to Video Gaming</w:t>
                      </w:r>
                    </w:p>
                  </w:txbxContent>
                </v:textbox>
              </v:shape>
            </w:pict>
          </mc:Fallback>
        </mc:AlternateContent>
      </w:r>
      <w:r w:rsidR="00AF11F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9EBF02" wp14:editId="2CDB41D6">
                <wp:simplePos x="0" y="0"/>
                <wp:positionH relativeFrom="column">
                  <wp:posOffset>797561</wp:posOffset>
                </wp:positionH>
                <wp:positionV relativeFrom="paragraph">
                  <wp:posOffset>2753360</wp:posOffset>
                </wp:positionV>
                <wp:extent cx="2038350" cy="571500"/>
                <wp:effectExtent l="0" t="0" r="0" b="0"/>
                <wp:wrapNone/>
                <wp:docPr id="59" name="文字方塊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076989" w14:textId="337BCCF6" w:rsidR="00FB422F" w:rsidRPr="00AF11F4" w:rsidRDefault="00BC3736" w:rsidP="00291908">
                            <w:pPr>
                              <w:spacing w:after="0" w:line="360" w:lineRule="exact"/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 xml:space="preserve">Cause </w:t>
                            </w:r>
                            <w:r w:rsidR="00B8356A"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  <w:lang w:val="en-US"/>
                              </w:rPr>
                              <w:t>Poor School Results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EBF02" id="文字方塊 59" o:spid="_x0000_s1037" type="#_x0000_t202" style="position:absolute;margin-left:62.8pt;margin-top:216.8pt;width:160.5pt;height: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" fillcolor="white [3201]" stroked="f" strokeweight=".5pt">
                <v:textbox>
                  <w:txbxContent>
                    <w:p w14:paraId="34076989" w14:textId="337BCCF6" w:rsidR="00FB422F" w:rsidRPr="00AF11F4" w:rsidRDefault="00BC3736" w:rsidP="00291908">
                      <w:pPr>
                        <w:spacing w:after="0" w:line="360" w:lineRule="exact"/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 xml:space="preserve">Cause </w:t>
                      </w:r>
                      <w:r w:rsidR="00B8356A">
                        <w:rPr>
                          <w:b/>
                          <w:bCs/>
                          <w:color w:val="00B050"/>
                          <w:sz w:val="36"/>
                          <w:szCs w:val="36"/>
                          <w:lang w:val="en-US"/>
                        </w:rPr>
                        <w:t>Poor School Results</w:t>
                      </w:r>
                    </w:p>
                  </w:txbxContent>
                </v:textbox>
              </v:shape>
            </w:pict>
          </mc:Fallback>
        </mc:AlternateContent>
      </w:r>
      <w:r w:rsidR="000B07E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581487C" wp14:editId="68A91D1C">
                <wp:simplePos x="0" y="0"/>
                <wp:positionH relativeFrom="column">
                  <wp:posOffset>3493135</wp:posOffset>
                </wp:positionH>
                <wp:positionV relativeFrom="paragraph">
                  <wp:posOffset>5077460</wp:posOffset>
                </wp:positionV>
                <wp:extent cx="3095625" cy="2057400"/>
                <wp:effectExtent l="0" t="0" r="28575" b="19050"/>
                <wp:wrapNone/>
                <wp:docPr id="50" name="文字方塊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205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48A8ED" w14:textId="3C5063BD" w:rsidR="00FB422F" w:rsidRDefault="009C33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0F1722" wp14:editId="053F440A">
                                  <wp:extent cx="667910" cy="718003"/>
                                  <wp:effectExtent l="0" t="0" r="0" b="6350"/>
                                  <wp:docPr id="26" name="圖片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0123" cy="7311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1487C" id="文字方塊 50" o:spid="_x0000_s1038" type="#_x0000_t202" style="position:absolute;margin-left:275.05pt;margin-top:399.8pt;width:243.75pt;height:162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" fillcolor="white [3201]" strokeweight=".5pt">
                <v:textbox>
                  <w:txbxContent>
                    <w:p w14:paraId="5F48A8ED" w14:textId="3C5063BD" w:rsidR="00FB422F" w:rsidRDefault="009C337B">
                      <w:r>
                        <w:rPr>
                          <w:noProof/>
                        </w:rPr>
                        <w:drawing>
                          <wp:inline distT="0" distB="0" distL="0" distR="0" wp14:anchorId="730F1722" wp14:editId="053F440A">
                            <wp:extent cx="667910" cy="718003"/>
                            <wp:effectExtent l="0" t="0" r="0" b="6350"/>
                            <wp:docPr id="26" name="圖片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0123" cy="7311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55FA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AE9041" wp14:editId="491FD013">
                <wp:simplePos x="0" y="0"/>
                <wp:positionH relativeFrom="column">
                  <wp:posOffset>26035</wp:posOffset>
                </wp:positionH>
                <wp:positionV relativeFrom="paragraph">
                  <wp:posOffset>905510</wp:posOffset>
                </wp:positionV>
                <wp:extent cx="2990850" cy="1181100"/>
                <wp:effectExtent l="0" t="0" r="0" b="0"/>
                <wp:wrapNone/>
                <wp:docPr id="19" name="文字方塊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1F1C2E" w14:textId="4FC447FB" w:rsidR="00210C27" w:rsidRPr="00A346D3" w:rsidRDefault="00210C27" w:rsidP="00955FA7">
                            <w:pPr>
                              <w:spacing w:line="240" w:lineRule="auto"/>
                              <w:ind w:left="480" w:hangingChars="150" w:hanging="480"/>
                              <w:rPr>
                                <w:b/>
                                <w:bCs/>
                                <w:sz w:val="28"/>
                                <w:szCs w:val="28"/>
                                <w:lang w:val="en-US" w:eastAsia="zh-TW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sym w:font="Wingdings" w:char="F0E8"/>
                            </w:r>
                            <w:r w:rsidR="00291908"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BB708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students spend all their time on video gaming</w:t>
                            </w:r>
                            <w:r w:rsidR="00B230B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6E3EE28D" w14:textId="3CEC02CC" w:rsidR="00210C27" w:rsidRPr="00A346D3" w:rsidRDefault="00210C27" w:rsidP="00BB7080">
                            <w:pPr>
                              <w:spacing w:after="0" w:line="240" w:lineRule="auto"/>
                              <w:ind w:left="561" w:hangingChars="200" w:hanging="561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e.g.  </w:t>
                            </w:r>
                            <w:r w:rsidR="00BB708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kids </w:t>
                            </w:r>
                            <w:r w:rsidR="00A454E2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always play</w:t>
                            </w:r>
                            <w:r w:rsidR="00BB708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mobile phone games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E9041" id="文字方塊 19" o:spid="_x0000_s1039" type="#_x0000_t202" style="position:absolute;margin-left:2.05pt;margin-top:71.3pt;width:235.5pt;height:9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" fillcolor="white [3201]" stroked="f" strokeweight=".5pt">
                <v:textbox>
                  <w:txbxContent>
                    <w:p w14:paraId="5E1F1C2E" w14:textId="4FC447FB" w:rsidR="00210C27" w:rsidRPr="00A346D3" w:rsidRDefault="00210C27" w:rsidP="00955FA7">
                      <w:pPr>
                        <w:spacing w:line="240" w:lineRule="auto"/>
                        <w:ind w:left="480" w:hangingChars="150" w:hanging="480"/>
                        <w:rPr>
                          <w:b/>
                          <w:bCs/>
                          <w:sz w:val="28"/>
                          <w:szCs w:val="28"/>
                          <w:lang w:val="en-US" w:eastAsia="zh-TW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sym w:font="Wingdings" w:char="F0E8"/>
                      </w:r>
                      <w:r w:rsidR="00291908"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BB708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students spend all their time on video gaming</w:t>
                      </w:r>
                      <w:r w:rsidR="00B230B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6E3EE28D" w14:textId="3CEC02CC" w:rsidR="00210C27" w:rsidRPr="00A346D3" w:rsidRDefault="00210C27" w:rsidP="00BB7080">
                      <w:pPr>
                        <w:spacing w:after="0" w:line="240" w:lineRule="auto"/>
                        <w:ind w:left="561" w:hangingChars="200" w:hanging="561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e.g.  </w:t>
                      </w:r>
                      <w:r w:rsidR="00BB708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kids </w:t>
                      </w:r>
                      <w:r w:rsidR="00A454E2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always play</w:t>
                      </w:r>
                      <w:r w:rsidR="00BB708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mobile phone games   </w:t>
                      </w:r>
                    </w:p>
                  </w:txbxContent>
                </v:textbox>
              </v:shape>
            </w:pict>
          </mc:Fallback>
        </mc:AlternateContent>
      </w:r>
      <w:r w:rsidR="00A346D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BCEEAEA" wp14:editId="7BDB77DC">
                <wp:simplePos x="0" y="0"/>
                <wp:positionH relativeFrom="column">
                  <wp:posOffset>6985</wp:posOffset>
                </wp:positionH>
                <wp:positionV relativeFrom="paragraph">
                  <wp:posOffset>3382010</wp:posOffset>
                </wp:positionV>
                <wp:extent cx="2962275" cy="1171575"/>
                <wp:effectExtent l="0" t="0" r="9525" b="9525"/>
                <wp:wrapNone/>
                <wp:docPr id="61" name="文字方塊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275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9A7263" w14:textId="2C02092A" w:rsidR="00291908" w:rsidRPr="00AF11F4" w:rsidRDefault="00291908" w:rsidP="00A346D3">
                            <w:pPr>
                              <w:spacing w:after="0" w:line="320" w:lineRule="exact"/>
                              <w:ind w:left="480" w:hangingChars="150" w:hanging="480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sym w:font="Wingdings" w:char="F0E8"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Pr="00AF11F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AF11F4" w:rsidRPr="00AF11F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students </w:t>
                            </w:r>
                            <w:r w:rsidR="00AF11F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do not</w:t>
                            </w:r>
                            <w:r w:rsidR="00B8356A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AF11F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study </w:t>
                            </w:r>
                            <w:r w:rsidR="00B230B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but focus on gaming </w:t>
                            </w:r>
                          </w:p>
                          <w:p w14:paraId="42489837" w14:textId="77777777" w:rsidR="00A346D3" w:rsidRPr="00A346D3" w:rsidRDefault="00A346D3" w:rsidP="00A346D3">
                            <w:pPr>
                              <w:spacing w:after="0" w:line="320" w:lineRule="exact"/>
                              <w:ind w:left="420" w:hangingChars="150" w:hanging="420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35E07FB" w14:textId="47314C22" w:rsidR="00A346D3" w:rsidRPr="00A346D3" w:rsidRDefault="00A346D3" w:rsidP="00C84E74">
                            <w:pPr>
                              <w:spacing w:after="0" w:line="320" w:lineRule="exact"/>
                              <w:ind w:left="701" w:hangingChars="250" w:hanging="701"/>
                              <w:rPr>
                                <w:sz w:val="28"/>
                                <w:szCs w:val="28"/>
                              </w:rPr>
                            </w:pP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e.g</w:t>
                            </w:r>
                            <w:r w:rsid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.</w:t>
                            </w:r>
                            <w:r w:rsidRPr="00A346D3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 </w:t>
                            </w:r>
                            <w:r w:rsidR="00C84E7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AF11F4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B230B0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too tired to pay attention in class </w:t>
                            </w:r>
                            <w:r w:rsidR="00B8356A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or do revision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EEAEA" id="文字方塊 61" o:spid="_x0000_s1040" type="#_x0000_t202" style="position:absolute;margin-left:.55pt;margin-top:266.3pt;width:233.25pt;height:92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" fillcolor="white [3201]" stroked="f" strokeweight=".5pt">
                <v:textbox>
                  <w:txbxContent>
                    <w:p w14:paraId="2A9A7263" w14:textId="2C02092A" w:rsidR="00291908" w:rsidRPr="00AF11F4" w:rsidRDefault="00291908" w:rsidP="00A346D3">
                      <w:pPr>
                        <w:spacing w:after="0" w:line="320" w:lineRule="exact"/>
                        <w:ind w:left="480" w:hangingChars="150" w:hanging="480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sym w:font="Wingdings" w:char="F0E8"/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Pr="00AF11F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AF11F4" w:rsidRPr="00AF11F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students </w:t>
                      </w:r>
                      <w:r w:rsidR="00AF11F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do not</w:t>
                      </w:r>
                      <w:r w:rsidR="00B8356A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AF11F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study </w:t>
                      </w:r>
                      <w:r w:rsidR="00B230B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but focus on gaming </w:t>
                      </w:r>
                    </w:p>
                    <w:p w14:paraId="42489837" w14:textId="77777777" w:rsidR="00A346D3" w:rsidRPr="00A346D3" w:rsidRDefault="00A346D3" w:rsidP="00A346D3">
                      <w:pPr>
                        <w:spacing w:after="0" w:line="320" w:lineRule="exact"/>
                        <w:ind w:left="420" w:hangingChars="150" w:hanging="420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</w:p>
                    <w:p w14:paraId="535E07FB" w14:textId="47314C22" w:rsidR="00A346D3" w:rsidRPr="00A346D3" w:rsidRDefault="00A346D3" w:rsidP="00C84E74">
                      <w:pPr>
                        <w:spacing w:after="0" w:line="320" w:lineRule="exact"/>
                        <w:ind w:left="701" w:hangingChars="250" w:hanging="701"/>
                        <w:rPr>
                          <w:sz w:val="28"/>
                          <w:szCs w:val="28"/>
                        </w:rPr>
                      </w:pP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e.g</w:t>
                      </w:r>
                      <w:r w:rsid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.</w:t>
                      </w:r>
                      <w:r w:rsidRPr="00A346D3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 </w:t>
                      </w:r>
                      <w:r w:rsidR="00C84E7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AF11F4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B230B0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too tired to pay attention in class </w:t>
                      </w:r>
                      <w:r w:rsidR="00B8356A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or do revision</w:t>
                      </w:r>
                    </w:p>
                  </w:txbxContent>
                </v:textbox>
              </v:shape>
            </w:pict>
          </mc:Fallback>
        </mc:AlternateContent>
      </w:r>
      <w:r w:rsidR="00E9360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E94E0AB" wp14:editId="76642154">
                <wp:simplePos x="0" y="0"/>
                <wp:positionH relativeFrom="column">
                  <wp:posOffset>6988810</wp:posOffset>
                </wp:positionH>
                <wp:positionV relativeFrom="paragraph">
                  <wp:posOffset>29210</wp:posOffset>
                </wp:positionV>
                <wp:extent cx="3086100" cy="2047875"/>
                <wp:effectExtent l="0" t="0" r="19050" b="28575"/>
                <wp:wrapNone/>
                <wp:docPr id="79" name="文字方塊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2047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3F4C40" w14:textId="50508549" w:rsidR="00E9360F" w:rsidRPr="00E9360F" w:rsidRDefault="009C337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85FD7F" wp14:editId="1095133E">
                                  <wp:extent cx="747423" cy="803479"/>
                                  <wp:effectExtent l="0" t="0" r="0" b="0"/>
                                  <wp:docPr id="14" name="圖片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7203" cy="8139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94E0AB" id="文字方塊 79" o:spid="_x0000_s1041" type="#_x0000_t202" style="position:absolute;margin-left:550.3pt;margin-top:2.3pt;width:243pt;height:161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" fillcolor="white [3201]" strokeweight=".5pt">
                <v:textbox>
                  <w:txbxContent>
                    <w:p w14:paraId="0F3F4C40" w14:textId="50508549" w:rsidR="00E9360F" w:rsidRPr="00E9360F" w:rsidRDefault="009C337B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885FD7F" wp14:editId="1095133E">
                            <wp:extent cx="747423" cy="803479"/>
                            <wp:effectExtent l="0" t="0" r="0" b="0"/>
                            <wp:docPr id="14" name="圖片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7203" cy="8139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422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0BC644" wp14:editId="67017E70">
                <wp:simplePos x="0" y="0"/>
                <wp:positionH relativeFrom="margin">
                  <wp:align>right</wp:align>
                </wp:positionH>
                <wp:positionV relativeFrom="paragraph">
                  <wp:posOffset>5077460</wp:posOffset>
                </wp:positionV>
                <wp:extent cx="3143250" cy="2095500"/>
                <wp:effectExtent l="0" t="0" r="19050" b="19050"/>
                <wp:wrapNone/>
                <wp:docPr id="51" name="文字方塊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C895C4" w14:textId="58E67DC7" w:rsidR="00FB422F" w:rsidRDefault="009C33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742552" wp14:editId="0BC86F18">
                                  <wp:extent cx="761905" cy="819048"/>
                                  <wp:effectExtent l="0" t="0" r="635" b="635"/>
                                  <wp:docPr id="27" name="圖片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1905" cy="8190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0BC644" id="文字方塊 51" o:spid="_x0000_s1042" type="#_x0000_t202" style="position:absolute;margin-left:196.3pt;margin-top:399.8pt;width:247.5pt;height:165pt;z-index:2516930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" fillcolor="white [3201]" strokeweight=".5pt">
                <v:textbox>
                  <w:txbxContent>
                    <w:p w14:paraId="19C895C4" w14:textId="58E67DC7" w:rsidR="00FB422F" w:rsidRDefault="009C337B">
                      <w:r>
                        <w:rPr>
                          <w:noProof/>
                        </w:rPr>
                        <w:drawing>
                          <wp:inline distT="0" distB="0" distL="0" distR="0" wp14:anchorId="1D742552" wp14:editId="0BC86F18">
                            <wp:extent cx="761905" cy="819048"/>
                            <wp:effectExtent l="0" t="0" r="635" b="635"/>
                            <wp:docPr id="27" name="圖片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1905" cy="8190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22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88CD7B" wp14:editId="1556C7B0">
                <wp:simplePos x="0" y="0"/>
                <wp:positionH relativeFrom="column">
                  <wp:posOffset>-40640</wp:posOffset>
                </wp:positionH>
                <wp:positionV relativeFrom="paragraph">
                  <wp:posOffset>5077460</wp:posOffset>
                </wp:positionV>
                <wp:extent cx="3105150" cy="2095500"/>
                <wp:effectExtent l="0" t="0" r="19050" b="19050"/>
                <wp:wrapNone/>
                <wp:docPr id="49" name="文字方塊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A339E6" w14:textId="79B6E2C9" w:rsidR="00FB422F" w:rsidRDefault="009C33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272882" wp14:editId="72FD42ED">
                                  <wp:extent cx="695325" cy="747474"/>
                                  <wp:effectExtent l="0" t="0" r="0" b="0"/>
                                  <wp:docPr id="25" name="圖片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8632" cy="7510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88CD7B" id="文字方塊 49" o:spid="_x0000_s1043" type="#_x0000_t202" style="position:absolute;margin-left:-3.2pt;margin-top:399.8pt;width:244.5pt;height:16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" fillcolor="white [3201]" strokeweight=".5pt">
                <v:textbox>
                  <w:txbxContent>
                    <w:p w14:paraId="21A339E6" w14:textId="79B6E2C9" w:rsidR="00FB422F" w:rsidRDefault="009C337B">
                      <w:r>
                        <w:rPr>
                          <w:noProof/>
                        </w:rPr>
                        <w:drawing>
                          <wp:inline distT="0" distB="0" distL="0" distR="0" wp14:anchorId="78272882" wp14:editId="72FD42ED">
                            <wp:extent cx="695325" cy="747474"/>
                            <wp:effectExtent l="0" t="0" r="0" b="0"/>
                            <wp:docPr id="25" name="圖片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98632" cy="7510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422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EC4156" wp14:editId="6CAC1DD7">
                <wp:simplePos x="0" y="0"/>
                <wp:positionH relativeFrom="margin">
                  <wp:align>right</wp:align>
                </wp:positionH>
                <wp:positionV relativeFrom="paragraph">
                  <wp:posOffset>2543810</wp:posOffset>
                </wp:positionV>
                <wp:extent cx="3105150" cy="2095500"/>
                <wp:effectExtent l="0" t="0" r="19050" b="19050"/>
                <wp:wrapNone/>
                <wp:docPr id="41" name="文字方塊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EED413" w14:textId="03A64ACB" w:rsidR="00FB422F" w:rsidRPr="00E9360F" w:rsidRDefault="009C337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354EA8" wp14:editId="6B178302">
                                  <wp:extent cx="761905" cy="819048"/>
                                  <wp:effectExtent l="0" t="0" r="635" b="635"/>
                                  <wp:docPr id="28" name="圖片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1905" cy="8190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EC4156" id="文字方塊 41" o:spid="_x0000_s1045" type="#_x0000_t202" style="position:absolute;margin-left:193.3pt;margin-top:200.3pt;width:244.5pt;height:165pt;z-index:2516879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" fillcolor="white [3201]" strokeweight=".5pt">
                <v:textbox>
                  <w:txbxContent>
                    <w:p w14:paraId="18EED413" w14:textId="03A64ACB" w:rsidR="00FB422F" w:rsidRPr="00E9360F" w:rsidRDefault="009C337B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F354EA8" wp14:editId="6B178302">
                            <wp:extent cx="761905" cy="819048"/>
                            <wp:effectExtent l="0" t="0" r="635" b="635"/>
                            <wp:docPr id="28" name="圖片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1905" cy="8190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22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23EA93" wp14:editId="02230C79">
                <wp:simplePos x="0" y="0"/>
                <wp:positionH relativeFrom="column">
                  <wp:posOffset>3493135</wp:posOffset>
                </wp:positionH>
                <wp:positionV relativeFrom="paragraph">
                  <wp:posOffset>2572385</wp:posOffset>
                </wp:positionV>
                <wp:extent cx="3076575" cy="2066925"/>
                <wp:effectExtent l="0" t="0" r="28575" b="28575"/>
                <wp:wrapNone/>
                <wp:docPr id="43" name="文字方塊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2066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9F136D" w14:textId="7DAA323B" w:rsidR="00FB422F" w:rsidRDefault="009C33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560995" wp14:editId="58035D53">
                                  <wp:extent cx="744279" cy="800100"/>
                                  <wp:effectExtent l="0" t="0" r="0" b="0"/>
                                  <wp:docPr id="23" name="圖片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0998" cy="80732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23EA93" id="文字方塊 43" o:spid="_x0000_s1045" type="#_x0000_t202" style="position:absolute;margin-left:275.05pt;margin-top:202.55pt;width:242.25pt;height:162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" fillcolor="white [3201]" strokeweight=".5pt">
                <v:textbox>
                  <w:txbxContent>
                    <w:p w14:paraId="489F136D" w14:textId="7DAA323B" w:rsidR="00FB422F" w:rsidRDefault="009C337B">
                      <w:r>
                        <w:rPr>
                          <w:noProof/>
                        </w:rPr>
                        <w:drawing>
                          <wp:inline distT="0" distB="0" distL="0" distR="0" wp14:anchorId="05560995" wp14:editId="58035D53">
                            <wp:extent cx="744279" cy="800100"/>
                            <wp:effectExtent l="0" t="0" r="0" b="0"/>
                            <wp:docPr id="23" name="圖片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0998" cy="80732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422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372710" wp14:editId="560594BF">
                <wp:simplePos x="0" y="0"/>
                <wp:positionH relativeFrom="column">
                  <wp:posOffset>-40640</wp:posOffset>
                </wp:positionH>
                <wp:positionV relativeFrom="paragraph">
                  <wp:posOffset>2572385</wp:posOffset>
                </wp:positionV>
                <wp:extent cx="3095625" cy="2085975"/>
                <wp:effectExtent l="0" t="0" r="28575" b="28575"/>
                <wp:wrapNone/>
                <wp:docPr id="42" name="文字方塊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2085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ED4F3D" w14:textId="5C3114EA" w:rsidR="00FB422F" w:rsidRDefault="009C33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FC2AA6" wp14:editId="21FD13C0">
                                  <wp:extent cx="761905" cy="819048"/>
                                  <wp:effectExtent l="0" t="0" r="635" b="635"/>
                                  <wp:docPr id="24" name="圖片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1905" cy="8190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372710" id="文字方塊 42" o:spid="_x0000_s1046" type="#_x0000_t202" style="position:absolute;margin-left:-3.2pt;margin-top:202.55pt;width:243.75pt;height:164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" fillcolor="white [3201]" strokeweight=".5pt">
                <v:textbox>
                  <w:txbxContent>
                    <w:p w14:paraId="2CED4F3D" w14:textId="5C3114EA" w:rsidR="00FB422F" w:rsidRDefault="009C337B">
                      <w:r>
                        <w:rPr>
                          <w:noProof/>
                        </w:rPr>
                        <w:drawing>
                          <wp:inline distT="0" distB="0" distL="0" distR="0" wp14:anchorId="61FC2AA6" wp14:editId="21FD13C0">
                            <wp:extent cx="761905" cy="819048"/>
                            <wp:effectExtent l="0" t="0" r="635" b="635"/>
                            <wp:docPr id="24" name="圖片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1905" cy="8190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422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189511" wp14:editId="39D7B654">
                <wp:simplePos x="0" y="0"/>
                <wp:positionH relativeFrom="column">
                  <wp:posOffset>3493135</wp:posOffset>
                </wp:positionH>
                <wp:positionV relativeFrom="paragraph">
                  <wp:posOffset>10160</wp:posOffset>
                </wp:positionV>
                <wp:extent cx="3086100" cy="2105025"/>
                <wp:effectExtent l="0" t="0" r="19050" b="28575"/>
                <wp:wrapNone/>
                <wp:docPr id="38" name="文字方塊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2105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7C84C8" w14:textId="6E641060" w:rsidR="00FB422F" w:rsidRDefault="009C33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3DF450" wp14:editId="30380B4E">
                                  <wp:extent cx="717063" cy="770842"/>
                                  <wp:effectExtent l="0" t="0" r="6985" b="0"/>
                                  <wp:docPr id="11" name="圖片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19735" cy="77371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189511" id="文字方塊 38" o:spid="_x0000_s1047" type="#_x0000_t202" style="position:absolute;margin-left:275.05pt;margin-top:.8pt;width:243pt;height:165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" fillcolor="white [3201]" strokeweight=".5pt">
                <v:textbox>
                  <w:txbxContent>
                    <w:p w14:paraId="1C7C84C8" w14:textId="6E641060" w:rsidR="00FB422F" w:rsidRDefault="009C337B">
                      <w:r>
                        <w:rPr>
                          <w:noProof/>
                        </w:rPr>
                        <w:drawing>
                          <wp:inline distT="0" distB="0" distL="0" distR="0" wp14:anchorId="433DF450" wp14:editId="30380B4E">
                            <wp:extent cx="717063" cy="770842"/>
                            <wp:effectExtent l="0" t="0" r="6985" b="0"/>
                            <wp:docPr id="11" name="圖片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19735" cy="77371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422F">
        <w:rPr>
          <w:noProof/>
        </w:rPr>
        <w:drawing>
          <wp:inline distT="0" distB="0" distL="0" distR="0" wp14:anchorId="0A246C0E" wp14:editId="4089A1A4">
            <wp:extent cx="1163274" cy="865505"/>
            <wp:effectExtent l="0" t="0" r="0" b="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4237" cy="888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5B2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7F184712" wp14:editId="0DF0EA4D">
                <wp:simplePos x="0" y="0"/>
                <wp:positionH relativeFrom="column">
                  <wp:posOffset>-31115</wp:posOffset>
                </wp:positionH>
                <wp:positionV relativeFrom="paragraph">
                  <wp:posOffset>48260</wp:posOffset>
                </wp:positionV>
                <wp:extent cx="3086100" cy="2047875"/>
                <wp:effectExtent l="0" t="0" r="19050" b="28575"/>
                <wp:wrapThrough wrapText="bothSides">
                  <wp:wrapPolygon edited="0">
                    <wp:start x="0" y="0"/>
                    <wp:lineTo x="0" y="21700"/>
                    <wp:lineTo x="21600" y="21700"/>
                    <wp:lineTo x="21600" y="0"/>
                    <wp:lineTo x="0" y="0"/>
                  </wp:wrapPolygon>
                </wp:wrapThrough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2047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CBF990" w14:textId="0FD53494" w:rsidR="001F6871" w:rsidRDefault="009C337B" w:rsidP="00210C27">
                            <w:pPr>
                              <w:spacing w:line="240" w:lineRule="auto"/>
                              <w:rPr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EF0F23" wp14:editId="49246F15">
                                  <wp:extent cx="761905" cy="819048"/>
                                  <wp:effectExtent l="0" t="0" r="635" b="635"/>
                                  <wp:docPr id="4" name="圖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1905" cy="8190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2F03BD1" w14:textId="6E803BFF" w:rsidR="001F6871" w:rsidRPr="001F6871" w:rsidRDefault="001F6871" w:rsidP="001F6871">
                            <w:pPr>
                              <w:spacing w:line="240" w:lineRule="auto"/>
                              <w:ind w:left="541" w:hangingChars="150" w:hanging="541"/>
                              <w:rPr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</w:p>
                          <w:p w14:paraId="0BB58F24" w14:textId="1C6979A7" w:rsidR="001F6871" w:rsidRDefault="001F6871">
                            <w:pPr>
                              <w:rPr>
                                <w:noProof/>
                              </w:rPr>
                            </w:pPr>
                          </w:p>
                          <w:p w14:paraId="62C26A4B" w14:textId="77777777" w:rsidR="001F6871" w:rsidRDefault="001F6871">
                            <w:pPr>
                              <w:rPr>
                                <w:noProof/>
                              </w:rPr>
                            </w:pPr>
                          </w:p>
                          <w:p w14:paraId="706289D8" w14:textId="6B86F1D7" w:rsidR="001F6871" w:rsidRDefault="001F6871">
                            <w:pPr>
                              <w:rPr>
                                <w:noProof/>
                              </w:rPr>
                            </w:pPr>
                          </w:p>
                          <w:p w14:paraId="32F8BE44" w14:textId="77777777" w:rsidR="001F6871" w:rsidRDefault="001F687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184712" id="文字方塊 8" o:spid="_x0000_s1048" type="#_x0000_t202" style="position:absolute;margin-left:-2.45pt;margin-top:3.8pt;width:243pt;height:161.25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" fillcolor="white [3201]" strokeweight=".5pt">
                <v:textbox>
                  <w:txbxContent>
                    <w:p w14:paraId="64CBF990" w14:textId="0FD53494" w:rsidR="001F6871" w:rsidRDefault="009C337B" w:rsidP="00210C27">
                      <w:pPr>
                        <w:spacing w:line="240" w:lineRule="auto"/>
                        <w:rPr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7EF0F23" wp14:editId="49246F15">
                            <wp:extent cx="761905" cy="819048"/>
                            <wp:effectExtent l="0" t="0" r="635" b="635"/>
                            <wp:docPr id="4" name="圖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1905" cy="8190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2F03BD1" w14:textId="6E803BFF" w:rsidR="001F6871" w:rsidRPr="001F6871" w:rsidRDefault="001F6871" w:rsidP="001F6871">
                      <w:pPr>
                        <w:spacing w:line="240" w:lineRule="auto"/>
                        <w:ind w:left="541" w:hangingChars="150" w:hanging="541"/>
                        <w:rPr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</w:p>
                    <w:p w14:paraId="0BB58F24" w14:textId="1C6979A7" w:rsidR="001F6871" w:rsidRDefault="001F6871">
                      <w:pPr>
                        <w:rPr>
                          <w:noProof/>
                        </w:rPr>
                      </w:pPr>
                    </w:p>
                    <w:p w14:paraId="62C26A4B" w14:textId="77777777" w:rsidR="001F6871" w:rsidRDefault="001F6871">
                      <w:pPr>
                        <w:rPr>
                          <w:noProof/>
                        </w:rPr>
                      </w:pPr>
                    </w:p>
                    <w:p w14:paraId="706289D8" w14:textId="6B86F1D7" w:rsidR="001F6871" w:rsidRDefault="001F6871">
                      <w:pPr>
                        <w:rPr>
                          <w:noProof/>
                        </w:rPr>
                      </w:pPr>
                    </w:p>
                    <w:p w14:paraId="32F8BE44" w14:textId="77777777" w:rsidR="001F6871" w:rsidRDefault="001F6871"/>
                  </w:txbxContent>
                </v:textbox>
                <w10:wrap type="through"/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2858A0" wp14:editId="42DCD687">
                <wp:simplePos x="0" y="0"/>
                <wp:positionH relativeFrom="column">
                  <wp:posOffset>6939915</wp:posOffset>
                </wp:positionH>
                <wp:positionV relativeFrom="paragraph">
                  <wp:posOffset>5039360</wp:posOffset>
                </wp:positionV>
                <wp:extent cx="3167380" cy="2159635"/>
                <wp:effectExtent l="76200" t="76200" r="90170" b="8826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DDA619" w14:textId="4B179486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858A0" id="Text Box 13" o:spid="_x0000_s1049" type="#_x0000_t202" style="position:absolute;margin-left:546.45pt;margin-top:396.8pt;width:249.4pt;height:170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" fillcolor="white [3201]" strokeweight=".5pt">
                <v:textbox>
                  <w:txbxContent>
                    <w:p w14:paraId="5CDDA619" w14:textId="4B179486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1EE22B" wp14:editId="0A5CDDAA">
                <wp:simplePos x="0" y="0"/>
                <wp:positionH relativeFrom="column">
                  <wp:posOffset>6939915</wp:posOffset>
                </wp:positionH>
                <wp:positionV relativeFrom="paragraph">
                  <wp:posOffset>2510790</wp:posOffset>
                </wp:positionV>
                <wp:extent cx="3167380" cy="2159635"/>
                <wp:effectExtent l="76200" t="76200" r="90170" b="882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D7D121" w14:textId="77777777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EE22B" id="Text Box 10" o:spid="_x0000_s1050" type="#_x0000_t202" style="position:absolute;margin-left:546.45pt;margin-top:197.7pt;width:249.4pt;height:17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" fillcolor="white [3201]" strokeweight=".5pt">
                <v:textbox>
                  <w:txbxContent>
                    <w:p w14:paraId="7BD7D121" w14:textId="77777777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735C04" wp14:editId="559DD361">
                <wp:simplePos x="0" y="0"/>
                <wp:positionH relativeFrom="column">
                  <wp:posOffset>6941185</wp:posOffset>
                </wp:positionH>
                <wp:positionV relativeFrom="paragraph">
                  <wp:posOffset>-27940</wp:posOffset>
                </wp:positionV>
                <wp:extent cx="3167380" cy="2159635"/>
                <wp:effectExtent l="76200" t="76200" r="90170" b="8826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70C6F0" w14:textId="77777777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35C04" id="Text Box 7" o:spid="_x0000_s1051" type="#_x0000_t202" style="position:absolute;margin-left:546.55pt;margin-top:-2.2pt;width:249.4pt;height:17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" fillcolor="white [3201]" strokeweight=".5pt">
                <v:textbox>
                  <w:txbxContent>
                    <w:p w14:paraId="2270C6F0" w14:textId="77777777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C3067C" wp14:editId="2EDC7925">
                <wp:simplePos x="0" y="0"/>
                <wp:positionH relativeFrom="column">
                  <wp:posOffset>6779260</wp:posOffset>
                </wp:positionH>
                <wp:positionV relativeFrom="paragraph">
                  <wp:posOffset>-18415</wp:posOffset>
                </wp:positionV>
                <wp:extent cx="0" cy="7217410"/>
                <wp:effectExtent l="0" t="0" r="19050" b="254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74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1ADE23" id="Straight Connector 21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3.8pt,-1.45pt" to="533.8pt,5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" strokecolor="black [3213]">
                <v:stroke dashstyle="dashDot"/>
              </v:lin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05FD3" wp14:editId="27059833">
                <wp:simplePos x="0" y="0"/>
                <wp:positionH relativeFrom="column">
                  <wp:posOffset>-80645</wp:posOffset>
                </wp:positionH>
                <wp:positionV relativeFrom="paragraph">
                  <wp:posOffset>5041265</wp:posOffset>
                </wp:positionV>
                <wp:extent cx="3167380" cy="2159635"/>
                <wp:effectExtent l="76200" t="76200" r="90170" b="8826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ysClr val="windowText" lastClr="000000">
                              <a:alpha val="40000"/>
                            </a:sysClr>
                          </a:glow>
                        </a:effectLst>
                      </wps:spPr>
                      <wps:txbx>
                        <w:txbxContent>
                          <w:p w14:paraId="191285EC" w14:textId="6D24BBE3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05FD3" id="Text Box 3" o:spid="_x0000_s1052" type="#_x0000_t202" style="position:absolute;margin-left:-6.35pt;margin-top:396.95pt;width:249.4pt;height:17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" fillcolor="window" strokeweight=".5pt">
                <v:textbox>
                  <w:txbxContent>
                    <w:p w14:paraId="191285EC" w14:textId="6D24BBE3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F53350" wp14:editId="0E170427">
                <wp:simplePos x="0" y="0"/>
                <wp:positionH relativeFrom="column">
                  <wp:posOffset>-78105</wp:posOffset>
                </wp:positionH>
                <wp:positionV relativeFrom="paragraph">
                  <wp:posOffset>2510790</wp:posOffset>
                </wp:positionV>
                <wp:extent cx="3167380" cy="2159635"/>
                <wp:effectExtent l="76200" t="76200" r="90170" b="882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E8A21D" w14:textId="77777777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53350" id="Text Box 6" o:spid="_x0000_s1053" type="#_x0000_t202" style="position:absolute;margin-left:-6.15pt;margin-top:197.7pt;width:249.4pt;height:17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" fillcolor="white [3201]" strokeweight=".5pt">
                <v:textbox>
                  <w:txbxContent>
                    <w:p w14:paraId="20E8A21D" w14:textId="77777777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D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8F3CC9" wp14:editId="0F1BC0BE">
                <wp:simplePos x="0" y="0"/>
                <wp:positionH relativeFrom="column">
                  <wp:posOffset>-78740</wp:posOffset>
                </wp:positionH>
                <wp:positionV relativeFrom="paragraph">
                  <wp:posOffset>-27940</wp:posOffset>
                </wp:positionV>
                <wp:extent cx="3167380" cy="2159635"/>
                <wp:effectExtent l="76200" t="76200" r="90170" b="882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7380" cy="2159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F0BD17" w14:textId="407BE6A1" w:rsidR="000002DD" w:rsidRPr="00BE5B2D" w:rsidRDefault="00210C27" w:rsidP="00BE5B2D">
                            <w:pPr>
                              <w:spacing w:after="0"/>
                              <w:rPr>
                                <w:rFonts w:ascii="Arial Black" w:hAnsi="Arial Black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4B9849" wp14:editId="2B1E14A5">
                                  <wp:extent cx="1227831" cy="980440"/>
                                  <wp:effectExtent l="0" t="0" r="0" b="0"/>
                                  <wp:docPr id="37" name="圖片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6572" cy="9874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F3CC9" id="Text Box 1" o:spid="_x0000_s1054" type="#_x0000_t202" style="position:absolute;margin-left:-6.2pt;margin-top:-2.2pt;width:249.4pt;height:17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" fillcolor="white [3201]" strokeweight=".5pt">
                <v:textbox>
                  <w:txbxContent>
                    <w:p w14:paraId="70F0BD17" w14:textId="407BE6A1" w:rsidR="000002DD" w:rsidRPr="00BE5B2D" w:rsidRDefault="00210C27" w:rsidP="00BE5B2D">
                      <w:pPr>
                        <w:spacing w:after="0"/>
                        <w:rPr>
                          <w:rFonts w:ascii="Arial Black" w:hAnsi="Arial Black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C4B9849" wp14:editId="2B1E14A5">
                            <wp:extent cx="1227831" cy="980440"/>
                            <wp:effectExtent l="0" t="0" r="0" b="0"/>
                            <wp:docPr id="37" name="圖片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6572" cy="987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02E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BDE4B5" wp14:editId="2DFBC9A0">
                <wp:simplePos x="0" y="0"/>
                <wp:positionH relativeFrom="column">
                  <wp:posOffset>3274060</wp:posOffset>
                </wp:positionH>
                <wp:positionV relativeFrom="paragraph">
                  <wp:posOffset>-18415</wp:posOffset>
                </wp:positionV>
                <wp:extent cx="0" cy="7217410"/>
                <wp:effectExtent l="0" t="0" r="19050" b="254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74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4314AF" id="Straight Connector 20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7.8pt,-1.45pt" to="257.8pt,5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" strokecolor="black [3213]">
                <v:stroke dashstyle="dashDot"/>
              </v:line>
            </w:pict>
          </mc:Fallback>
        </mc:AlternateContent>
      </w:r>
      <w:r w:rsidR="00202E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72B8BF" wp14:editId="5F264503">
                <wp:simplePos x="0" y="0"/>
                <wp:positionH relativeFrom="column">
                  <wp:posOffset>-126365</wp:posOffset>
                </wp:positionH>
                <wp:positionV relativeFrom="paragraph">
                  <wp:posOffset>4877435</wp:posOffset>
                </wp:positionV>
                <wp:extent cx="10364470" cy="0"/>
                <wp:effectExtent l="0" t="0" r="1778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4470" cy="0"/>
                        </a:xfrm>
                        <a:prstGeom prst="line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B58A4" id="Straight Connector 1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95pt,384.05pt" to="806.15pt,38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" strokecolor="black [3040]">
                <v:stroke dashstyle="dashDot"/>
              </v:line>
            </w:pict>
          </mc:Fallback>
        </mc:AlternateContent>
      </w:r>
      <w:r w:rsidR="00202ED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3264D2" wp14:editId="5A52B93C">
                <wp:simplePos x="0" y="0"/>
                <wp:positionH relativeFrom="column">
                  <wp:posOffset>-126365</wp:posOffset>
                </wp:positionH>
                <wp:positionV relativeFrom="paragraph">
                  <wp:posOffset>2324735</wp:posOffset>
                </wp:positionV>
                <wp:extent cx="10364470" cy="0"/>
                <wp:effectExtent l="0" t="0" r="1778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4470" cy="0"/>
                        </a:xfrm>
                        <a:prstGeom prst="line">
                          <a:avLst/>
                        </a:prstGeom>
                        <a:ln>
                          <a:prstDash val="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43C97C" id="Straight Connector 15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95pt,183.05pt" to="806.15pt,1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" strokecolor="black [3040]">
                <v:stroke dashstyle="dashDot"/>
              </v:line>
            </w:pict>
          </mc:Fallback>
        </mc:AlternateContent>
      </w:r>
      <w:r w:rsidR="000002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9910AF" wp14:editId="19B90941">
                <wp:simplePos x="0" y="0"/>
                <wp:positionH relativeFrom="column">
                  <wp:posOffset>3444240</wp:posOffset>
                </wp:positionH>
                <wp:positionV relativeFrom="paragraph">
                  <wp:posOffset>5034915</wp:posOffset>
                </wp:positionV>
                <wp:extent cx="3168000" cy="2160000"/>
                <wp:effectExtent l="76200" t="76200" r="90170" b="8826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0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076E49" w14:textId="3548F624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910AF" id="Text Box 12" o:spid="_x0000_s1055" type="#_x0000_t202" style="position:absolute;margin-left:271.2pt;margin-top:396.45pt;width:249.45pt;height:170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" fillcolor="white [3201]" strokeweight=".5pt">
                <v:textbox>
                  <w:txbxContent>
                    <w:p w14:paraId="08076E49" w14:textId="3548F624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02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CB25F3" wp14:editId="6FFEB5A2">
                <wp:simplePos x="0" y="0"/>
                <wp:positionH relativeFrom="column">
                  <wp:posOffset>3444240</wp:posOffset>
                </wp:positionH>
                <wp:positionV relativeFrom="paragraph">
                  <wp:posOffset>2520315</wp:posOffset>
                </wp:positionV>
                <wp:extent cx="3168000" cy="2160000"/>
                <wp:effectExtent l="76200" t="76200" r="90170" b="8826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0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F24BBD" w14:textId="77777777" w:rsidR="000002DD" w:rsidRPr="00123D55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B25F3" id="Text Box 9" o:spid="_x0000_s1056" type="#_x0000_t202" style="position:absolute;margin-left:271.2pt;margin-top:198.45pt;width:249.45pt;height:170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" fillcolor="white [3201]" strokeweight=".5pt">
                <v:textbox>
                  <w:txbxContent>
                    <w:p w14:paraId="4CF24BBD" w14:textId="77777777" w:rsidR="000002DD" w:rsidRPr="00123D55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02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2AA2DA" wp14:editId="7882512A">
                <wp:simplePos x="0" y="0"/>
                <wp:positionH relativeFrom="column">
                  <wp:posOffset>3442335</wp:posOffset>
                </wp:positionH>
                <wp:positionV relativeFrom="paragraph">
                  <wp:posOffset>-14605</wp:posOffset>
                </wp:positionV>
                <wp:extent cx="3168000" cy="2160000"/>
                <wp:effectExtent l="76200" t="76200" r="90170" b="8826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000" cy="21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63500">
                            <a:schemeClr val="tx1"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92C49E" w14:textId="39D3970F" w:rsidR="000002DD" w:rsidRPr="00210C27" w:rsidRDefault="000002DD" w:rsidP="00123D55">
                            <w:pPr>
                              <w:spacing w:after="0"/>
                              <w:rPr>
                                <w:rFonts w:ascii="Arial Black" w:hAnsi="Arial Black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AA2DA" id="Text Box 5" o:spid="_x0000_s1057" type="#_x0000_t202" style="position:absolute;margin-left:271.05pt;margin-top:-1.15pt;width:249.45pt;height:170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" fillcolor="white [3201]" strokeweight=".5pt">
                <v:textbox>
                  <w:txbxContent>
                    <w:p w14:paraId="1792C49E" w14:textId="39D3970F" w:rsidR="000002DD" w:rsidRPr="00210C27" w:rsidRDefault="000002DD" w:rsidP="00123D55">
                      <w:pPr>
                        <w:spacing w:after="0"/>
                        <w:rPr>
                          <w:rFonts w:ascii="Arial Black" w:hAnsi="Arial Black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D23BC" w:rsidSect="005C457C">
      <w:pgSz w:w="16838" w:h="11906" w:orient="landscape"/>
      <w:pgMar w:top="284" w:right="454" w:bottom="28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4659C0" w14:textId="77777777" w:rsidR="009C21D8" w:rsidRDefault="009C21D8" w:rsidP="002A4EB5">
      <w:pPr>
        <w:spacing w:after="0" w:line="240" w:lineRule="auto"/>
      </w:pPr>
      <w:r>
        <w:separator/>
      </w:r>
    </w:p>
  </w:endnote>
  <w:endnote w:type="continuationSeparator" w:id="0">
    <w:p w14:paraId="2B276317" w14:textId="77777777" w:rsidR="009C21D8" w:rsidRDefault="009C21D8" w:rsidP="002A4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C1773" w14:textId="77777777" w:rsidR="009C21D8" w:rsidRDefault="009C21D8" w:rsidP="002A4EB5">
      <w:pPr>
        <w:spacing w:after="0" w:line="240" w:lineRule="auto"/>
      </w:pPr>
      <w:r>
        <w:separator/>
      </w:r>
    </w:p>
  </w:footnote>
  <w:footnote w:type="continuationSeparator" w:id="0">
    <w:p w14:paraId="3277DB0B" w14:textId="77777777" w:rsidR="009C21D8" w:rsidRDefault="009C21D8" w:rsidP="002A4E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981"/>
    <w:rsid w:val="000002DD"/>
    <w:rsid w:val="00031F02"/>
    <w:rsid w:val="00045C3F"/>
    <w:rsid w:val="000B07E3"/>
    <w:rsid w:val="00123D55"/>
    <w:rsid w:val="001F6871"/>
    <w:rsid w:val="00202ED6"/>
    <w:rsid w:val="0021008D"/>
    <w:rsid w:val="00210C27"/>
    <w:rsid w:val="002163F7"/>
    <w:rsid w:val="00246B46"/>
    <w:rsid w:val="0026001F"/>
    <w:rsid w:val="00291908"/>
    <w:rsid w:val="002A4B0A"/>
    <w:rsid w:val="002A4EB5"/>
    <w:rsid w:val="002B15A9"/>
    <w:rsid w:val="0031759D"/>
    <w:rsid w:val="0038780A"/>
    <w:rsid w:val="003E67A8"/>
    <w:rsid w:val="003F0FD3"/>
    <w:rsid w:val="003F5405"/>
    <w:rsid w:val="004D283F"/>
    <w:rsid w:val="004E5630"/>
    <w:rsid w:val="0051543E"/>
    <w:rsid w:val="00515BDF"/>
    <w:rsid w:val="00552FE4"/>
    <w:rsid w:val="005649CC"/>
    <w:rsid w:val="00566074"/>
    <w:rsid w:val="0059754B"/>
    <w:rsid w:val="005C457C"/>
    <w:rsid w:val="005F794C"/>
    <w:rsid w:val="00617976"/>
    <w:rsid w:val="00622FAA"/>
    <w:rsid w:val="006E5981"/>
    <w:rsid w:val="00700BE4"/>
    <w:rsid w:val="00743E90"/>
    <w:rsid w:val="00763D71"/>
    <w:rsid w:val="007738F9"/>
    <w:rsid w:val="00791716"/>
    <w:rsid w:val="007A0A3F"/>
    <w:rsid w:val="007C7684"/>
    <w:rsid w:val="007D3F70"/>
    <w:rsid w:val="00821F80"/>
    <w:rsid w:val="0083576B"/>
    <w:rsid w:val="00865804"/>
    <w:rsid w:val="008E67D1"/>
    <w:rsid w:val="009435C9"/>
    <w:rsid w:val="00955FA7"/>
    <w:rsid w:val="00957365"/>
    <w:rsid w:val="00994BB0"/>
    <w:rsid w:val="00997701"/>
    <w:rsid w:val="009C21D8"/>
    <w:rsid w:val="009C337B"/>
    <w:rsid w:val="009D4A05"/>
    <w:rsid w:val="00A0606B"/>
    <w:rsid w:val="00A346D3"/>
    <w:rsid w:val="00A40FE3"/>
    <w:rsid w:val="00A454E2"/>
    <w:rsid w:val="00A55B87"/>
    <w:rsid w:val="00A917CD"/>
    <w:rsid w:val="00A92C9F"/>
    <w:rsid w:val="00A96246"/>
    <w:rsid w:val="00AE6AE2"/>
    <w:rsid w:val="00AF11F4"/>
    <w:rsid w:val="00B07EC6"/>
    <w:rsid w:val="00B22F13"/>
    <w:rsid w:val="00B230B0"/>
    <w:rsid w:val="00B71DB1"/>
    <w:rsid w:val="00B8356A"/>
    <w:rsid w:val="00B8711C"/>
    <w:rsid w:val="00B978FD"/>
    <w:rsid w:val="00BB7080"/>
    <w:rsid w:val="00BC3736"/>
    <w:rsid w:val="00BD0CEB"/>
    <w:rsid w:val="00BE5B2D"/>
    <w:rsid w:val="00C12568"/>
    <w:rsid w:val="00C3213B"/>
    <w:rsid w:val="00C4783E"/>
    <w:rsid w:val="00C74403"/>
    <w:rsid w:val="00C84E74"/>
    <w:rsid w:val="00CD5EE3"/>
    <w:rsid w:val="00CD5EEA"/>
    <w:rsid w:val="00D07A7A"/>
    <w:rsid w:val="00D527A3"/>
    <w:rsid w:val="00D70174"/>
    <w:rsid w:val="00E11CBB"/>
    <w:rsid w:val="00E1551A"/>
    <w:rsid w:val="00E9360F"/>
    <w:rsid w:val="00EB590B"/>
    <w:rsid w:val="00F43098"/>
    <w:rsid w:val="00F77FA5"/>
    <w:rsid w:val="00FB422F"/>
    <w:rsid w:val="00FD23BC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ACA64D"/>
  <w15:docId w15:val="{B2F78562-7764-433D-A042-4C7822E8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0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註解方塊文字 字元"/>
    <w:basedOn w:val="a0"/>
    <w:link w:val="a4"/>
    <w:uiPriority w:val="99"/>
    <w:semiHidden/>
    <w:rsid w:val="00BD0CE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4E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2A4EB5"/>
  </w:style>
  <w:style w:type="paragraph" w:styleId="a8">
    <w:name w:val="footer"/>
    <w:basedOn w:val="a"/>
    <w:link w:val="a9"/>
    <w:uiPriority w:val="99"/>
    <w:unhideWhenUsed/>
    <w:rsid w:val="002A4E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2A4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mok\AppData\Local\Temp\Temp1_3x3_vocabulary_flash_card_template.zip\3x3_Vocabulary_Flash_Card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E339F-E501-4A6E-A54F-80A02A95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3x3_Vocabulary_Flash_Card_Template</Template>
  <TotalTime>115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3x3 Vocabulary Flash Card Template</vt:lpstr>
    </vt:vector>
  </TitlesOfParts>
  <Company/>
  <LinksUpToDate>false</LinksUpToDate>
  <CharactersWithSpaces>38</CharactersWithSpaces>
  <SharedDoc>false</SharedDoc>
  <HyperlinkBase>http://www.class-templates.com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3x3 Vocabulary Flash Card Template</dc:title>
  <dc:subject>Flash Cards</dc:subject>
  <dc:creator>lai mok</dc:creator>
  <cp:keywords>Flash Card Template</cp:keywords>
  <dc:description>Replace 'Insert text here' with your own words.</dc:description>
  <cp:lastModifiedBy>Ben Ng</cp:lastModifiedBy>
  <cp:revision>9</cp:revision>
  <dcterms:created xsi:type="dcterms:W3CDTF">2021-03-11T12:50:00Z</dcterms:created>
  <dcterms:modified xsi:type="dcterms:W3CDTF">2021-03-14T04:21:00Z</dcterms:modified>
  <cp:category>Flash Cards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completed">
    <vt:filetime>2013-10-21T23:00:00Z</vt:filetime>
  </property>
  <property fmtid="{D5CDD505-2E9C-101B-9397-08002B2CF9AE}" pid="3" name="Document number">
    <vt:lpwstr>3x3_Vocabulary_Flash_Card_Template</vt:lpwstr>
  </property>
  <property fmtid="{D5CDD505-2E9C-101B-9397-08002B2CF9AE}" pid="4" name="Publisher">
    <vt:lpwstr>class-templates.com</vt:lpwstr>
  </property>
</Properties>
</file>